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eg" ContentType="image/jpeg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png" ContentType="image/png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line="239" w:lineRule="exact" w:before="56"/>
        <w:ind w:left="210" w:right="0"/>
        <w:jc w:val="left"/>
      </w:pPr>
      <w:r>
        <w:rPr>
          <w:color w:val="333333"/>
          <w:w w:val="105"/>
        </w:rPr>
        <w:t>Список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сокращений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условных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обозначений</w:t>
      </w:r>
      <w:r>
        <w:rPr/>
      </w:r>
    </w:p>
    <w:p>
      <w:pPr>
        <w:pStyle w:val="BodyText"/>
        <w:spacing w:line="236" w:lineRule="exact"/>
        <w:ind w:left="210" w:right="0"/>
        <w:jc w:val="left"/>
      </w:pPr>
      <w:r>
        <w:rPr>
          <w:rFonts w:ascii="Times New Roman" w:hAnsi="Times New Roman" w:cs="Times New Roman" w:eastAsia="Times New Roman"/>
          <w:color w:val="333333"/>
          <w:w w:val="105"/>
          <w:position w:val="8"/>
          <w:sz w:val="16"/>
          <w:szCs w:val="16"/>
        </w:rPr>
        <w:t>℘</w:t>
      </w:r>
      <w:r>
        <w:rPr>
          <w:rFonts w:ascii="Times New Roman" w:hAnsi="Times New Roman" w:cs="Times New Roman" w:eastAsia="Times New Roman"/>
          <w:color w:val="333333"/>
          <w:spacing w:val="-10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лекарственное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средство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зарегистрировано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РФ</w:t>
      </w:r>
      <w:r>
        <w:rPr/>
      </w:r>
    </w:p>
    <w:p>
      <w:pPr>
        <w:pStyle w:val="BodyText"/>
        <w:spacing w:line="249" w:lineRule="exact"/>
        <w:ind w:left="210" w:right="0"/>
        <w:jc w:val="left"/>
      </w:pP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16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торговое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лекарственного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средства</w:t>
      </w:r>
      <w:r>
        <w:rPr/>
      </w:r>
    </w:p>
    <w:p>
      <w:pPr>
        <w:pStyle w:val="BodyText"/>
        <w:spacing w:line="186" w:lineRule="auto" w:before="21"/>
        <w:ind w:left="210" w:right="4422"/>
        <w:jc w:val="left"/>
      </w:pPr>
      <w:r>
        <w:rPr>
          <w:color w:val="333333"/>
          <w:w w:val="105"/>
        </w:rPr>
        <w:t>ANCL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взрослая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ASA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арилсульфатаза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AКТГ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адренокортикотропный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гормон</w:t>
      </w:r>
      <w:r>
        <w:rPr/>
      </w:r>
    </w:p>
    <w:p>
      <w:pPr>
        <w:pStyle w:val="BodyText"/>
        <w:spacing w:line="186" w:lineRule="auto" w:before="17"/>
        <w:ind w:left="210" w:right="309"/>
        <w:jc w:val="left"/>
      </w:pPr>
      <w:r>
        <w:rPr>
          <w:color w:val="333333"/>
          <w:w w:val="105"/>
        </w:rPr>
        <w:t>CDG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врожденные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углеводной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CNCL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врожденная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липофусциноза</w:t>
      </w:r>
      <w:r>
        <w:rPr/>
      </w:r>
    </w:p>
    <w:p>
      <w:pPr>
        <w:pStyle w:val="BodyText"/>
        <w:spacing w:line="186" w:lineRule="auto"/>
        <w:ind w:left="210" w:right="6043"/>
        <w:jc w:val="left"/>
      </w:pPr>
      <w:r>
        <w:rPr>
          <w:color w:val="333333"/>
          <w:w w:val="105"/>
        </w:rPr>
        <w:t>DGUOK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дезоксигуанозинкиназа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GAA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глюкозидаза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Gb3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церамидтригексозид</w:t>
      </w:r>
      <w:r>
        <w:rPr/>
      </w:r>
    </w:p>
    <w:p>
      <w:pPr>
        <w:pStyle w:val="BodyText"/>
        <w:spacing w:line="186" w:lineRule="auto" w:before="17"/>
        <w:ind w:left="210" w:right="309"/>
        <w:jc w:val="left"/>
      </w:pPr>
      <w:r>
        <w:rPr>
          <w:color w:val="333333"/>
          <w:w w:val="105"/>
        </w:rPr>
        <w:t>HARP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гипопребеталипопротеинемия,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акантоцитоз,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бледного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шара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HSP27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теплового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шока</w:t>
      </w:r>
      <w:r>
        <w:rPr/>
      </w:r>
    </w:p>
    <w:p>
      <w:pPr>
        <w:pStyle w:val="BodyText"/>
        <w:spacing w:line="186" w:lineRule="auto" w:before="17"/>
        <w:ind w:left="210" w:right="4196"/>
        <w:jc w:val="left"/>
      </w:pPr>
      <w:r>
        <w:rPr>
          <w:color w:val="333333"/>
          <w:w w:val="105"/>
        </w:rPr>
        <w:t>INCL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JNCL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юношеская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KSS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Кернса–Сейера</w:t>
      </w:r>
      <w:r>
        <w:rPr/>
      </w:r>
    </w:p>
    <w:p>
      <w:pPr>
        <w:pStyle w:val="BodyText"/>
        <w:spacing w:line="186" w:lineRule="auto"/>
        <w:ind w:left="210" w:right="309"/>
        <w:jc w:val="left"/>
      </w:pPr>
      <w:r>
        <w:rPr>
          <w:color w:val="333333"/>
          <w:w w:val="105"/>
        </w:rPr>
        <w:t>LBSL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МР-спектроскопии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LINCL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липофусциноза</w:t>
      </w:r>
      <w:r>
        <w:rPr/>
      </w:r>
    </w:p>
    <w:p>
      <w:pPr>
        <w:pStyle w:val="BodyText"/>
        <w:spacing w:line="186" w:lineRule="auto" w:before="17"/>
        <w:ind w:left="210" w:right="2210"/>
        <w:jc w:val="left"/>
      </w:pPr>
      <w:r>
        <w:rPr>
          <w:color w:val="333333"/>
          <w:spacing w:val="1"/>
          <w:w w:val="105"/>
        </w:rPr>
        <w:t>MELAS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энцефаломиопатия,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лактат-ацидоз,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MERRF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миоклонус-эпилепсия,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«рваных»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красных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номер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каталоге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человека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NE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северная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эпилепсия</w:t>
      </w:r>
      <w:r>
        <w:rPr/>
      </w:r>
    </w:p>
    <w:p>
      <w:pPr>
        <w:pStyle w:val="BodyText"/>
        <w:spacing w:line="186" w:lineRule="auto" w:before="17"/>
        <w:ind w:left="210" w:right="5335"/>
        <w:jc w:val="left"/>
      </w:pPr>
      <w:r>
        <w:rPr>
          <w:color w:val="333333"/>
          <w:w w:val="105"/>
        </w:rPr>
        <w:t>PEMR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эпилепсия,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отсталость</w:t>
      </w:r>
      <w:r>
        <w:rPr>
          <w:color w:val="333333"/>
          <w:w w:val="103"/>
        </w:rPr>
        <w:t> </w:t>
      </w:r>
      <w:r>
        <w:rPr>
          <w:color w:val="333333"/>
          <w:spacing w:val="-3"/>
          <w:w w:val="105"/>
        </w:rPr>
        <w:t>POLG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полимераза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гамма</w:t>
      </w:r>
      <w:r>
        <w:rPr/>
      </w:r>
    </w:p>
    <w:p>
      <w:pPr>
        <w:pStyle w:val="BodyText"/>
        <w:spacing w:line="186" w:lineRule="auto"/>
        <w:ind w:left="210" w:right="6043"/>
        <w:jc w:val="left"/>
      </w:pPr>
      <w:r>
        <w:rPr>
          <w:color w:val="333333"/>
          <w:w w:val="105"/>
        </w:rPr>
        <w:t>PPT1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лизосомная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пальмитоилпротеинтиоэстераза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PSAP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просапозин</w:t>
      </w:r>
      <w:r>
        <w:rPr/>
      </w:r>
    </w:p>
    <w:p>
      <w:pPr>
        <w:pStyle w:val="BodyText"/>
        <w:spacing w:line="186" w:lineRule="auto"/>
        <w:ind w:left="210" w:right="7552"/>
        <w:jc w:val="left"/>
      </w:pPr>
      <w:r>
        <w:rPr>
          <w:color w:val="333333"/>
          <w:w w:val="105"/>
        </w:rPr>
        <w:t>RRF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«рваные»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красные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Sap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сапозин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В</w:t>
      </w:r>
      <w:r>
        <w:rPr/>
      </w:r>
    </w:p>
    <w:p>
      <w:pPr>
        <w:pStyle w:val="BodyText"/>
        <w:spacing w:line="186" w:lineRule="auto"/>
        <w:ind w:left="210" w:right="7552"/>
        <w:jc w:val="left"/>
      </w:pPr>
      <w:r>
        <w:rPr>
          <w:color w:val="333333"/>
          <w:w w:val="105"/>
        </w:rPr>
        <w:t>T1W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Т1-взвешенное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изображение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T2W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Т2-взвешенное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изображение</w:t>
      </w:r>
      <w:r>
        <w:rPr/>
      </w:r>
    </w:p>
    <w:p>
      <w:pPr>
        <w:pStyle w:val="BodyText"/>
        <w:spacing w:line="186" w:lineRule="auto"/>
        <w:ind w:left="210" w:right="6550"/>
        <w:jc w:val="left"/>
      </w:pPr>
      <w:r>
        <w:rPr>
          <w:color w:val="333333"/>
          <w:w w:val="105"/>
        </w:rPr>
        <w:t>АЗНЛ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Лебера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АКК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ацетил-КoA-карбоксилаза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АМН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адреномиелоневропатия</w:t>
      </w:r>
      <w:r>
        <w:rPr/>
      </w:r>
    </w:p>
    <w:p>
      <w:pPr>
        <w:pStyle w:val="BodyText"/>
        <w:spacing w:line="186" w:lineRule="auto" w:before="17"/>
        <w:ind w:left="210" w:right="6509"/>
        <w:jc w:val="left"/>
      </w:pPr>
      <w:r>
        <w:rPr>
          <w:color w:val="333333"/>
        </w:rPr>
        <w:t>АСАТ </w:t>
      </w:r>
      <w:r>
        <w:rPr>
          <w:color w:val="333333"/>
          <w:spacing w:val="11"/>
        </w:rPr>
        <w:t> </w:t>
      </w:r>
      <w:r>
        <w:rPr>
          <w:color w:val="333333"/>
        </w:rPr>
        <w:t>— </w:t>
      </w:r>
      <w:r>
        <w:rPr>
          <w:color w:val="333333"/>
          <w:spacing w:val="11"/>
        </w:rPr>
        <w:t> </w:t>
      </w:r>
      <w:r>
        <w:rPr>
          <w:color w:val="333333"/>
        </w:rPr>
        <w:t>ацил-КоА-холестерин-ацилтрансфераза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АЭТ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антиэпилептическая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</w:t>
      </w:r>
      <w:r>
        <w:rPr/>
      </w:r>
    </w:p>
    <w:p>
      <w:pPr>
        <w:pStyle w:val="BodyText"/>
        <w:spacing w:line="186" w:lineRule="auto"/>
        <w:ind w:left="210" w:right="6043"/>
        <w:jc w:val="left"/>
      </w:pPr>
      <w:r>
        <w:rPr>
          <w:color w:val="333333"/>
          <w:w w:val="105"/>
        </w:rPr>
        <w:t>БДЦМ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БКр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Краббе</w:t>
      </w:r>
      <w:r>
        <w:rPr/>
      </w:r>
    </w:p>
    <w:p>
      <w:pPr>
        <w:pStyle w:val="BodyText"/>
        <w:spacing w:line="186" w:lineRule="auto"/>
        <w:ind w:left="210" w:right="8782"/>
        <w:jc w:val="left"/>
      </w:pPr>
      <w:r>
        <w:rPr>
          <w:color w:val="333333"/>
          <w:w w:val="105"/>
        </w:rPr>
        <w:t>БП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Фабри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ГА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 w:before="17"/>
        <w:ind w:left="210" w:right="7170"/>
        <w:jc w:val="left"/>
      </w:pPr>
      <w:r>
        <w:rPr>
          <w:color w:val="333333"/>
          <w:w w:val="105"/>
        </w:rPr>
        <w:t>ГАМК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гамма-аминомасляная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гиалуроновая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ГС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гепарансульфат</w:t>
      </w:r>
      <w:r>
        <w:rPr/>
      </w:r>
    </w:p>
    <w:p>
      <w:pPr>
        <w:pStyle w:val="BodyText"/>
        <w:spacing w:line="186" w:lineRule="auto" w:before="17"/>
        <w:ind w:left="210" w:right="6886"/>
        <w:jc w:val="left"/>
      </w:pPr>
      <w:r>
        <w:rPr>
          <w:color w:val="333333"/>
          <w:w w:val="105"/>
        </w:rPr>
        <w:t>ГСК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гемопоэтические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стволовые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дерматансульфат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ЖК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кислоты</w:t>
      </w:r>
      <w:r>
        <w:rPr/>
      </w:r>
    </w:p>
    <w:p>
      <w:pPr>
        <w:pStyle w:val="BodyText"/>
        <w:spacing w:line="196" w:lineRule="exact"/>
        <w:ind w:left="210" w:right="0"/>
        <w:jc w:val="left"/>
      </w:pPr>
      <w:r>
        <w:rPr>
          <w:color w:val="333333"/>
          <w:w w:val="105"/>
        </w:rPr>
        <w:t>ИВЛ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искусственная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вентиляция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легких</w:t>
      </w:r>
      <w:r>
        <w:rPr/>
      </w:r>
    </w:p>
    <w:p>
      <w:pPr>
        <w:pStyle w:val="BodyText"/>
        <w:spacing w:line="186" w:lineRule="auto" w:before="17"/>
        <w:ind w:left="210" w:right="5125"/>
        <w:jc w:val="left"/>
      </w:pPr>
      <w:r>
        <w:rPr>
          <w:color w:val="333333"/>
          <w:w w:val="105"/>
        </w:rPr>
        <w:t>ИНН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изолированная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надпочечниковая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ИФБР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инфантильная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Рефсума</w:t>
      </w:r>
      <w:r>
        <w:rPr/>
      </w:r>
    </w:p>
    <w:p>
      <w:pPr>
        <w:pStyle w:val="BodyText"/>
        <w:spacing w:line="186" w:lineRule="auto"/>
        <w:ind w:left="210" w:right="6043"/>
        <w:jc w:val="left"/>
      </w:pPr>
      <w:r>
        <w:rPr>
          <w:color w:val="333333"/>
          <w:w w:val="105"/>
        </w:rPr>
        <w:t>КДЦМ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комплексы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ККФ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культура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фибробластов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КС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кератансульфат</w:t>
      </w:r>
      <w:r>
        <w:rPr/>
      </w:r>
    </w:p>
    <w:p>
      <w:pPr>
        <w:pStyle w:val="BodyText"/>
        <w:spacing w:line="196" w:lineRule="exact"/>
        <w:ind w:left="210" w:right="0"/>
        <w:jc w:val="left"/>
      </w:pPr>
      <w:r>
        <w:rPr>
          <w:color w:val="333333"/>
          <w:w w:val="105"/>
        </w:rPr>
        <w:t>КТ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компьютерная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томография</w:t>
      </w:r>
      <w:r>
        <w:rPr/>
      </w:r>
    </w:p>
    <w:p>
      <w:pPr>
        <w:pStyle w:val="BodyText"/>
        <w:spacing w:line="186" w:lineRule="auto" w:before="17"/>
        <w:ind w:left="210" w:right="6509"/>
        <w:jc w:val="left"/>
      </w:pPr>
      <w:r>
        <w:rPr>
          <w:color w:val="333333"/>
          <w:w w:val="105"/>
        </w:rPr>
        <w:t>КЭЭГ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компьютерная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электроэнцефалография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лизосомы</w:t>
      </w:r>
      <w:r>
        <w:rPr/>
      </w:r>
    </w:p>
    <w:p>
      <w:pPr>
        <w:pStyle w:val="BodyText"/>
        <w:spacing w:line="186" w:lineRule="auto"/>
        <w:ind w:left="210" w:right="6886"/>
        <w:jc w:val="left"/>
      </w:pPr>
      <w:r>
        <w:rPr>
          <w:color w:val="333333"/>
          <w:w w:val="105"/>
        </w:rPr>
        <w:t>ЛБН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ЛПНП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липопротеины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плотности</w:t>
      </w:r>
      <w:r>
        <w:rPr/>
      </w:r>
    </w:p>
    <w:p>
      <w:pPr>
        <w:pStyle w:val="BodyText"/>
        <w:spacing w:line="186" w:lineRule="auto"/>
        <w:ind w:left="210" w:right="5335"/>
        <w:jc w:val="left"/>
      </w:pPr>
      <w:r>
        <w:rPr>
          <w:color w:val="333333"/>
          <w:w w:val="105"/>
        </w:rPr>
        <w:t>МКН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множественная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карбоксилазная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МЛД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метахроматическая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лейкодистрофия</w:t>
      </w:r>
      <w:r>
        <w:rPr/>
      </w:r>
    </w:p>
    <w:p>
      <w:pPr>
        <w:pStyle w:val="BodyText"/>
        <w:spacing w:line="186" w:lineRule="auto"/>
        <w:ind w:left="210" w:right="7552"/>
        <w:jc w:val="left"/>
      </w:pPr>
      <w:r>
        <w:rPr>
          <w:color w:val="333333"/>
          <w:w w:val="105"/>
        </w:rPr>
        <w:t>ММА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метилмалоновая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мукополисахаридозы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МР-сигнал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магнитно-резонансный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сигнал</w:t>
      </w:r>
      <w:r>
        <w:rPr/>
      </w:r>
    </w:p>
    <w:p>
      <w:pPr>
        <w:pStyle w:val="BodyText"/>
        <w:spacing w:line="186" w:lineRule="auto" w:before="17"/>
        <w:ind w:left="210" w:right="5125"/>
        <w:jc w:val="left"/>
      </w:pPr>
      <w:r>
        <w:rPr>
          <w:color w:val="333333"/>
          <w:w w:val="105"/>
        </w:rPr>
        <w:t>МР-спектроскопия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магнитно-резонансная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спектроскопия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</w:t>
      </w:r>
      <w:r>
        <w:rPr/>
      </w:r>
    </w:p>
    <w:p>
      <w:pPr>
        <w:pStyle w:val="BodyText"/>
        <w:spacing w:line="186" w:lineRule="auto"/>
        <w:ind w:left="210" w:right="6509"/>
        <w:jc w:val="left"/>
      </w:pPr>
      <w:r>
        <w:rPr>
          <w:color w:val="333333"/>
          <w:w w:val="105"/>
        </w:rPr>
        <w:t>НАЛД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адренолейкодистрофия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биотинидазы</w:t>
      </w:r>
      <w:r>
        <w:rPr/>
      </w:r>
    </w:p>
    <w:p>
      <w:pPr>
        <w:pStyle w:val="BodyText"/>
        <w:spacing w:line="186" w:lineRule="auto"/>
        <w:ind w:left="210" w:right="6100"/>
        <w:jc w:val="left"/>
      </w:pPr>
      <w:r>
        <w:rPr>
          <w:color w:val="333333"/>
          <w:w w:val="105"/>
        </w:rPr>
        <w:t>НБО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</w:t>
      </w:r>
      <w:r>
        <w:rPr/>
      </w:r>
    </w:p>
    <w:p>
      <w:pPr>
        <w:pStyle w:val="BodyText"/>
        <w:spacing w:line="186" w:lineRule="auto"/>
        <w:ind w:left="210" w:right="6200"/>
        <w:jc w:val="left"/>
      </w:pPr>
      <w:r>
        <w:rPr>
          <w:color w:val="333333"/>
          <w:w w:val="105"/>
        </w:rPr>
        <w:t>НЦЛ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цероидный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липофусциноз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ацидурии/ацидемии</w:t>
      </w:r>
      <w:r>
        <w:rPr/>
      </w:r>
    </w:p>
    <w:p>
      <w:pPr>
        <w:pStyle w:val="BodyText"/>
        <w:spacing w:line="186" w:lineRule="auto"/>
        <w:ind w:left="210" w:right="5827"/>
        <w:jc w:val="left"/>
      </w:pPr>
      <w:r>
        <w:rPr>
          <w:color w:val="333333"/>
          <w:w w:val="105"/>
        </w:rPr>
        <w:t>ОДЦЖК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длинноцепочечные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ОЖК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окисление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пропионовая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ацидурия</w:t>
      </w:r>
      <w:r>
        <w:rPr/>
      </w:r>
    </w:p>
    <w:p>
      <w:pPr>
        <w:pStyle w:val="BodyText"/>
        <w:spacing w:line="186" w:lineRule="auto"/>
        <w:ind w:left="210" w:right="7933"/>
        <w:jc w:val="left"/>
      </w:pPr>
      <w:r>
        <w:rPr>
          <w:color w:val="333333"/>
          <w:w w:val="105"/>
        </w:rPr>
        <w:t>ПБ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пируваткарбоксилаза</w:t>
      </w:r>
      <w:r>
        <w:rPr/>
      </w:r>
    </w:p>
    <w:p>
      <w:pPr>
        <w:pStyle w:val="BodyText"/>
        <w:spacing w:line="179" w:lineRule="exact"/>
        <w:ind w:left="210" w:right="0"/>
        <w:jc w:val="left"/>
      </w:pPr>
      <w:r>
        <w:rPr>
          <w:color w:val="333333"/>
          <w:w w:val="105"/>
        </w:rPr>
        <w:t>ПКК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пропионил-КoA-карбоксилаза</w:t>
      </w:r>
      <w:r>
        <w:rPr/>
      </w:r>
    </w:p>
    <w:p>
      <w:pPr>
        <w:pStyle w:val="BodyText"/>
        <w:spacing w:line="224" w:lineRule="exact"/>
        <w:ind w:left="210" w:right="0"/>
        <w:jc w:val="left"/>
      </w:pPr>
      <w:r>
        <w:rPr>
          <w:color w:val="333333"/>
          <w:w w:val="105"/>
        </w:rPr>
        <w:t>ПКН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пантотенаткиназная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/>
      </w:r>
    </w:p>
    <w:p>
      <w:pPr>
        <w:spacing w:after="0" w:line="224" w:lineRule="exact"/>
        <w:jc w:val="left"/>
        <w:sectPr>
          <w:headerReference w:type="default" r:id="rId5"/>
          <w:footerReference w:type="default" r:id="rId6"/>
          <w:type w:val="continuous"/>
          <w:pgSz w:w="11900" w:h="16840"/>
          <w:pgMar w:header="280" w:footer="253" w:top="480" w:bottom="440" w:left="360" w:right="360"/>
          <w:pgNumType w:start="1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ПЭ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эндосомы</w:t>
      </w:r>
      <w:r>
        <w:rPr/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РТОХД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ризомелическая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точечная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остеохондродисплазия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офтальмоплегия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СЦ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Целлвегера</w:t>
      </w:r>
      <w:r>
        <w:rPr/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ТГСК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тандемная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масс-спектрометрия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тРНК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транспортная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РНК</w:t>
      </w:r>
      <w:r>
        <w:rPr/>
      </w:r>
    </w:p>
    <w:p>
      <w:pPr>
        <w:pStyle w:val="BodyText"/>
        <w:spacing w:line="186" w:lineRule="auto" w:before="17"/>
        <w:ind w:right="6407"/>
        <w:jc w:val="left"/>
      </w:pPr>
      <w:r>
        <w:rPr>
          <w:color w:val="333333"/>
          <w:w w:val="105"/>
        </w:rPr>
        <w:t>ТРР1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лизосомальная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трипептидилпептидаза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заместительная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терапия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Х-АЛД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Х-сцепленная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адренолейкодистрофия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хондроитинсульфат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ЦСЖ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цереброспинальная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жидкость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электронейромиография</w:t>
      </w:r>
      <w:r>
        <w:rPr/>
      </w:r>
    </w:p>
    <w:p>
      <w:pPr>
        <w:pStyle w:val="BodyText"/>
        <w:spacing w:line="186" w:lineRule="auto"/>
        <w:ind w:right="7933"/>
        <w:jc w:val="left"/>
      </w:pPr>
      <w:r>
        <w:rPr>
          <w:color w:val="333333"/>
          <w:w w:val="105"/>
        </w:rPr>
        <w:t>ЭРГ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электроретинография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яДНК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ядерная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ДНК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</w:rPr>
        <w:t>β-МКК </w:t>
      </w:r>
      <w:r>
        <w:rPr>
          <w:color w:val="333333"/>
          <w:spacing w:val="8"/>
        </w:rPr>
        <w:t> </w:t>
      </w:r>
      <w:r>
        <w:rPr>
          <w:color w:val="333333"/>
        </w:rPr>
        <w:t>— </w:t>
      </w:r>
      <w:r>
        <w:rPr>
          <w:color w:val="333333"/>
          <w:spacing w:val="9"/>
        </w:rPr>
        <w:t> </w:t>
      </w:r>
      <w:r>
        <w:rPr>
          <w:color w:val="333333"/>
        </w:rPr>
        <w:t>β-метилкротонил-КoA-карбоксилаза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Введение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Наследственные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занимают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важное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педиатрической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наряду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эпилепсией,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перинатальной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патологией,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воспалительными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онкологическими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заболеваниями.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метаболизма,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(НБО),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обширных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классов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моногенных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человека,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относят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1500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нозологических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Термин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(врожденные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ошибки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метаболизма,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англ.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inborn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errors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metabolism)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предложен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XX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британским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врачом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Арчибальдом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Гародом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(1857–1936),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известен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благодаря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концепции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блока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известно,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подавляющее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класс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включены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дефекты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сигнальных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классификации,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разделены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поврежденного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(аминоацидопатии,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ацидурии,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углеводного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т.д.)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учетом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локализации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определенного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компартмента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(лизосомные,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болезни).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разнообразны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зависят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ведущего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механизма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патогенеза,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значимости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тканеспецифичности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блока.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За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десятилетия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пересмотрены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клинические,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классификации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НБО,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открыты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нозологические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разработаны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подходы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диагностике,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заболеваний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эффективные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терапии.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Детские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неврологи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педиатры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сталкиваются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дифференциальной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дебютируют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точный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трудно.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числом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нозологических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НБО,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полиморфизмом,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наличием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атипичных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большим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числом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гено-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фенокопий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популяции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редко.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отличительных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фенотипических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признаков,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неспецифичны: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вскармливания,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сонливости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вялости.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Универсального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теста,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позволяющего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исключить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НБО,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существует,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заподозрить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отправить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специфическое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лабораторное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обследование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непростых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задач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врача-клинициста.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ранняя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применять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эффективные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мало-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безуспешными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процесса,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правильный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окончательный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медико-генетического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консультирования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отягощенной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семьи.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Необходимым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условием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точной,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быстрой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тесное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сотрудничество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практикующих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врачей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специальностей,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поддержание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качественной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лабораторной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службы.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января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2023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инициирован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расширенный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имеющих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кризовое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выявлять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доклинической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своевременно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патогенетическое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руководстве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распространенных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НБО,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протекающих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детей,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Термин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«органическая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ацидемия»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(ОА),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«органическая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ацидурия»,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экскрецией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мочой.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аминокислот.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ферментопатии.</w:t>
      </w:r>
      <w:r>
        <w:rPr/>
      </w:r>
    </w:p>
    <w:p>
      <w:pPr>
        <w:pStyle w:val="BodyText"/>
        <w:spacing w:line="186" w:lineRule="auto"/>
        <w:ind w:right="214"/>
        <w:jc w:val="left"/>
      </w:pPr>
      <w:r>
        <w:rPr>
          <w:color w:val="333333"/>
          <w:w w:val="105"/>
        </w:rPr>
        <w:t>Самая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распространенная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разветвленных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лизина.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лейциноз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запахом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кленового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сиропа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мочи),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изовалериановую,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пропионовую,</w:t>
      </w:r>
      <w:r>
        <w:rPr>
          <w:color w:val="333333"/>
          <w:w w:val="103"/>
        </w:rPr>
        <w:t> </w:t>
      </w:r>
      <w:r>
        <w:rPr>
          <w:color w:val="333333"/>
        </w:rPr>
        <w:t>метилмалоновую </w:t>
      </w:r>
      <w:r>
        <w:rPr>
          <w:color w:val="333333"/>
          <w:spacing w:val="7"/>
        </w:rPr>
        <w:t> </w:t>
      </w:r>
      <w:r>
        <w:rPr>
          <w:color w:val="333333"/>
        </w:rPr>
        <w:t>ацидурию, </w:t>
      </w:r>
      <w:r>
        <w:rPr>
          <w:color w:val="333333"/>
          <w:spacing w:val="7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8"/>
        </w:rPr>
        <w:t> </w:t>
      </w:r>
      <w:r>
        <w:rPr>
          <w:color w:val="333333"/>
        </w:rPr>
        <w:t>3-метил-КоА-карбоксилазы, </w:t>
      </w:r>
      <w:r>
        <w:rPr>
          <w:color w:val="333333"/>
          <w:spacing w:val="7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8"/>
        </w:rPr>
        <w:t> </w:t>
      </w:r>
      <w:r>
        <w:rPr>
          <w:color w:val="333333"/>
        </w:rPr>
        <w:t>3-гидрокситриметил-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глутарил-КоА-лиазы,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кетотиолазы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глутаровую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ацидурию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типа.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Пациенты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органическими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ацидуриями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рождаются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хорошими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оценками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шкале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Апгар,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весо-ростовыми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показателями.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недели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гораздо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дебютом.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классических,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острым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декомпенсации: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вскармливания,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тонуса.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атаксию,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очаговые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Рейе,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повторные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необъяснимого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кетоацидоза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</w:rPr>
        <w:t>различные </w:t>
      </w:r>
      <w:r>
        <w:rPr>
          <w:color w:val="333333"/>
          <w:spacing w:val="3"/>
        </w:rPr>
        <w:t> </w:t>
      </w:r>
      <w:r>
        <w:rPr>
          <w:color w:val="333333"/>
        </w:rPr>
        <w:t>психиатрические </w:t>
      </w:r>
      <w:r>
        <w:rPr>
          <w:color w:val="333333"/>
          <w:spacing w:val="4"/>
        </w:rPr>
        <w:t> </w:t>
      </w:r>
      <w:r>
        <w:rPr>
          <w:color w:val="333333"/>
        </w:rPr>
        <w:t>расстройства.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Выявление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заподозрить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нарушениями,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симптоматикой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(глутаровая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Канаван).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подходы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лабораторной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разнообразные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хроматографические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методы: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высокоэффективную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жидкостную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хроматографию,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хромато-масс-спектрометрию,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тандемную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масс-спектрометрию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(ТМС).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250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глициновых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конъюгатов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образце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лекарственных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физиологических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причин.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Известно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65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НБО,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специфичным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профилем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небольшое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высокоспецифичными,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концентрациях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сукцинилацетон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тирозинемии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N-ацетил-аспартат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Канаван,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мевалоновая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мевалоновой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трудно,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дополнительной,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подтверждающей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диагностики.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широким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диапазоном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сотен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незначительного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превышения,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близкого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нормальному.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Одним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перспективных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направлений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программ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позволяющих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количественно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определять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множество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метаболитов,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являющихся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маркерами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НБО.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ТМС.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обширных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(нарушений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дефектов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β-окисления)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этапа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Органические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образующие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ацилкарнитиновые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эфиры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количественно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определять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1.1).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показателей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высокоспецифичны,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метаболизма,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подтверждающая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диагностика,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сопоставление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важны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верификации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Например,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пропионилкарнитина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(С3)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свидетельствовать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ацидурии,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ацидурии,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кобаламина,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витамина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</w:rPr>
        <w:t>12</w:t>
      </w:r>
      <w:r>
        <w:rPr>
          <w:color w:val="333333"/>
          <w:w w:val="105"/>
        </w:rPr>
        <w:t>.</w:t>
      </w:r>
      <w:r>
        <w:rPr/>
      </w:r>
    </w:p>
    <w:p>
      <w:pPr>
        <w:pStyle w:val="BodyText"/>
        <w:spacing w:line="186" w:lineRule="auto" w:before="16"/>
        <w:ind w:right="248"/>
        <w:jc w:val="left"/>
      </w:pPr>
      <w:r>
        <w:rPr/>
        <w:pict>
          <v:shape style="position:absolute;margin-left:28.449999pt;margin-top:19.741678pt;width:538.8pt;height:412.15pt;mso-position-horizontal-relative:page;mso-position-vertical-relative:paragraph;z-index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845"/>
                    <w:gridCol w:w="7918"/>
                  </w:tblGrid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194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Изменение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концентрации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метаболитов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Заболевание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0763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Аминокислоты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Аргинин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Аргининемия/недостаточность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аргиназы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Цитруллин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Цитруллинемия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аргининянтарная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Цитруллин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156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орнитинтранскарбамилазы,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карба-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моилфосфатсинтазы,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N-ацетилглутаматсинтазы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Глицин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Некетотическая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гиперглицинемия,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пропионовая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Лейцин/изолейцин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2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валин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Болезнь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запахом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кленового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сиропа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мочи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(лейциноз)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Метионин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Гомоцистинурия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Орнитин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54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Гиперорнитинемия-гипераммониемия-гомоцитруллинемия,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складчатая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атрофия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сетчатки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Фенилаланин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Фенилкетонурия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Тирозин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Тирозинемия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0763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Ацилкарнитины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4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C0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тотальное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снижение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ацилкарнитинов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транспорта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карнитина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4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карнитинпальмитоилтрансферазы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C0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карнитинпальмитоилтрансферазы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C0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карнитин/ацилкарнитинтранслоказы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С10:1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среднецепочечной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ацил-КоА-дегидрогеназы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С14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С4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Глутаровая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С10:2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2,4-диеноил-КоА-редуктазы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С14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С14:1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С14:2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очень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длинноцепочечной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ацил-КоА-дегидрогеназы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7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С16OH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С18ОН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С18:1OH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С16:1OH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38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длинноцепочечной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3-гидроксиацил-КоА-дегидрогеназы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жирных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Пропионовая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ацидурия,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С4DC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Метилмалоновая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С3DC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Малоновая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С4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177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изобутирил-КоА-дегидрогеназы,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короткоцепочечной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ацил-КоА-дегидрогеназы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Изовалериановая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ацидурия,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2-метилбутирил-КоА-дегидрогеназы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С5ОН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8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3-метилкротонил-КоА-карбоксилазы,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биотинидазы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синтетазы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голокарбоксилаз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С5:1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С5ОН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митохондриальной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ацетоацетил-КоА-тиолазы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С5DC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Глутаровая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С6DC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С5ОН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3-гидрокси-3-метил-глутарил-КоА-лиазы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84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С6DC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9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3-метилглутаконил-КоА-гидратазы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1.1.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β-окисления,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выявляемые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ТМС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2"/>
        <w:rPr>
          <w:rFonts w:ascii="Segoe UI" w:hAnsi="Segoe UI" w:cs="Segoe UI" w:eastAsia="Segoe UI"/>
          <w:sz w:val="16"/>
          <w:szCs w:val="16"/>
        </w:rPr>
      </w:pP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08"/>
        <w:jc w:val="left"/>
      </w:pPr>
      <w:r>
        <w:rPr>
          <w:color w:val="333333"/>
          <w:w w:val="105"/>
        </w:rPr>
        <w:t>История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массового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Российской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Федерации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1993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обследования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фенилкетонурию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врожденный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гипотиреоз.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Российской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Федерации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2006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2023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обязательный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массовый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проводился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пять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заболеваний: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фенилкетонурию,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врожденный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гипотиреоз,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врожденную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дисфункцию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надпочечников,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галактоземию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муковисцидоз.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позволило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достигнуть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многократного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смертности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сольтеряющих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врожденной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гипоплазии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надпочечников,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муковисцидозом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увеличилась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выросло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заболеваниях.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2021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разработана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Федеральная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программа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«Расширенный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2022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опубликован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приказ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Минздрава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№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274н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«Об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утверждении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Порядка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оказания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медицинской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помощи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врожденными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(или)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наследственными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заболеваниями».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послужило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основанием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разработки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2021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Федеральной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программы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«Расширенный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скрининг»,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определившей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ключевые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этапы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организации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36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января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2023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стартовал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расширенный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нозологических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вместо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прежних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пяти.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Перечень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скрининг,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приведен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1.2.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pict>
          <v:shape style="position:absolute;margin-left:28.449999pt;margin-top:38.260269pt;width:538.8pt;height:775.85pt;mso-position-horizontal-relative:page;mso-position-vertical-relative:page;z-index:104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6156"/>
                    <w:gridCol w:w="1398"/>
                    <w:gridCol w:w="1373"/>
                    <w:gridCol w:w="1189"/>
                    <w:gridCol w:w="646"/>
                  </w:tblGrid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Название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болезни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1" w:right="62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Код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МКБ-10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62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Код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МКБ-11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-4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sz w:val="19"/>
                          </w:rPr>
                          <w:t>ORPHAcode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OMIM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Врожденный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гипотиреоз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E03.0</w:t>
                        </w:r>
                        <w:r>
                          <w:rPr>
                            <w:rFonts w:asci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E03.1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5A00.0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90673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275200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E07.1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5A00.0Z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442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610978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E07.8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5A0Y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225250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5A0Z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218700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274400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607200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274900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274500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274600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274700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103580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274300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300523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Адреногенитальный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синдром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1" w:right="920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E25.0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E25.8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E25.9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5A71.01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5A71.Y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5A71.Z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90794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201910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Галактоземия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E74.2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5C51.4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79239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230400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352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230200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79237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230350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79238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Муковисцидоз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1" w:right="920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E84.0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E84.8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E84.9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CA25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586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219700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Фенилкетонурия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E70.0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716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261600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Дефицит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синтеза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биоптерина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(тетрагидробиоптерина)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E70.1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5C50.0Y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261640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2102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233910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238583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Дефицит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реактивации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биоптерина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(тетрагидробиоптерина)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E70.1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5C50.0Y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226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261630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1578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264070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238583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Тирозинемия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E70.2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5C50.11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882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276700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Болезнь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запахом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кленового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сиропа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мочи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5C50.D0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268145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248600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Гомоцистинурия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E72.1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5C50.B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394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236200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395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236250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236270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622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250940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277400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277410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7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277380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Пропионовая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606054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04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Метилмалоновая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ацидемия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(метилмалонил-КоА-мутазы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251000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кобаламина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79282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277400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кобаламина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79310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251100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кобаламина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79311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251110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80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(дефицит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метилмалонил-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КоА-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эпимеразы)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308425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251120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Метилмалоновая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кобаламина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79283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277410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Изовалериановая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243500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Глутаровая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E72.3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231670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3-гидрокси-3-метилглутаровая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246450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Глутаровая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ацидемия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26791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231680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Первичная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карнитиновая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158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212140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Среднецепочечная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sz w:val="19"/>
                          </w:rPr>
                          <w:t>ацил-KoA-дегидрогеназная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201450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2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Длинноцепочечная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sz w:val="19"/>
                          </w:rPr>
                          <w:t>3-OH-ацил-KoA-дегидрогеназная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8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609016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23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Очень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длинноцепочечная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sz w:val="19"/>
                          </w:rPr>
                          <w:t>ацил-KoA-дегидрогеназная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8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26793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201475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митохондриального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трифункционального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белка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746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609015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карнитинпальмитоилтрансферазы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156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255120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карнитин/пальмитоилтрансферазы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157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600649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62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карнитин/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ацилкарнитинтранслоказы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5C52.00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159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212138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Цитруллинемия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E72.2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5C50.A3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247525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215700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Аргиназная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E72.2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5C50.A2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207800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синтетазы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голокарбоксилаз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E53.8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79242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253270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Бета-кетотиолазная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E71.1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5C50.DY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203750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615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Дефицит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биотинидазы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E53.8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5C50.E0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79241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253260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615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Спинальная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мышечная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атрофия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9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G12.0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8B61.0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253300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G12.1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8B61.1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83330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253550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331" w:hRule="exact"/>
                    </w:trPr>
                    <w:tc>
                      <w:tcPr>
                        <w:tcW w:w="6156" w:type="dxa"/>
                        <w:vMerge/>
                        <w:tcBorders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39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G12.9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373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8B61.2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83418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253400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1.2.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включенные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программу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Российской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Федерации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2023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3"/>
        <w:rPr>
          <w:rFonts w:ascii="Segoe UI" w:hAnsi="Segoe UI" w:cs="Segoe UI" w:eastAsia="Segoe UI"/>
          <w:sz w:val="6"/>
          <w:szCs w:val="6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156"/>
        <w:gridCol w:w="1398"/>
        <w:gridCol w:w="1373"/>
        <w:gridCol w:w="1189"/>
        <w:gridCol w:w="646"/>
      </w:tblGrid>
      <w:tr>
        <w:trPr>
          <w:trHeight w:val="411" w:hRule="exact"/>
        </w:trPr>
        <w:tc>
          <w:tcPr>
            <w:tcW w:w="615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398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37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91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8B61.3</w:t>
            </w:r>
            <w:r>
              <w:rPr>
                <w:rFonts w:ascii="Segoe UI"/>
                <w:sz w:val="19"/>
              </w:rPr>
            </w:r>
          </w:p>
          <w:p>
            <w:pPr>
              <w:pStyle w:val="TableParagraph"/>
              <w:spacing w:line="22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8B61.Z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8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91" w:lineRule="exact"/>
              <w:ind w:left="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83419</w:t>
            </w:r>
            <w:r>
              <w:rPr>
                <w:rFonts w:ascii="Segoe UI"/>
                <w:sz w:val="19"/>
              </w:rPr>
            </w:r>
          </w:p>
          <w:p>
            <w:pPr>
              <w:pStyle w:val="TableParagraph"/>
              <w:spacing w:line="220" w:lineRule="exact"/>
              <w:ind w:left="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83420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6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9" w:lineRule="exact"/>
              <w:ind w:left="1" w:right="-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sz w:val="19"/>
              </w:rPr>
              <w:t>271150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3" w:hRule="exact"/>
        </w:trPr>
        <w:tc>
          <w:tcPr>
            <w:tcW w:w="6156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Первичные </w:t>
            </w:r>
            <w:r>
              <w:rPr>
                <w:rFonts w:ascii="Segoe UI" w:hAnsi="Segoe UI"/>
                <w:color w:val="333333"/>
                <w:spacing w:val="26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иммунодефициты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398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D80-D84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373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4A00–4A01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189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101977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646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/>
          </w:p>
        </w:tc>
      </w:tr>
    </w:tbl>
    <w:p>
      <w:pPr>
        <w:pStyle w:val="BodyText"/>
        <w:spacing w:line="181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7" w:lineRule="auto" w:before="15"/>
        <w:ind w:right="3093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Примечание.</w:t>
      </w:r>
      <w:r>
        <w:rPr>
          <w:rFonts w:ascii="Segoe UI Black" w:hAnsi="Segoe UI Black" w:cs="Segoe UI Black" w:eastAsia="Segoe UI Black"/>
          <w:color w:val="333333"/>
          <w:spacing w:val="-24"/>
          <w:w w:val="105"/>
        </w:rPr>
        <w:t> </w:t>
      </w:r>
      <w:r>
        <w:rPr>
          <w:color w:val="333333"/>
          <w:w w:val="105"/>
        </w:rPr>
        <w:t>МКБ-10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международная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10-го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пересмотра.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МКБ-11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международная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11-го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пересмотра.</w:t>
      </w:r>
      <w:r>
        <w:rPr/>
      </w:r>
    </w:p>
    <w:p>
      <w:pPr>
        <w:pStyle w:val="BodyText"/>
        <w:spacing w:line="178" w:lineRule="exact"/>
        <w:ind w:right="0"/>
        <w:jc w:val="left"/>
      </w:pPr>
      <w:r>
        <w:rPr>
          <w:color w:val="333333"/>
          <w:w w:val="105"/>
        </w:rPr>
        <w:t>ORPHAcode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номенклатура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Orphanet.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OMIM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медицинская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база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«Менделевское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наследование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человека».</w:t>
      </w:r>
      <w:r>
        <w:rPr/>
      </w:r>
    </w:p>
    <w:p>
      <w:pPr>
        <w:pStyle w:val="BodyText"/>
        <w:spacing w:line="186" w:lineRule="auto" w:before="17"/>
        <w:ind w:right="6407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принципы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ацидурий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аминоацидопатий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Один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диетотерапия,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заключающаяся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ограничении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обмен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низкобелковую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полусинтетические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лечебные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продукты,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смеси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незаменимых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(кроме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метаболизм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обеспечения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потребностей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пищевых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веществах,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энергии,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витаминах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минералах.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Низкобелковая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обеспечивать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минимально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азота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поддержания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ребенка.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таблицы,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международные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российские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рекомендации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суточным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потребностям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незаменимых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1.3–1.5).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достаточную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калорийность,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усилению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катаболизма,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токсичных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(например,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мочевины).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Суточная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потребность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восполняется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безбелковых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высококалорийных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продуктов,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фрукты,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овощи,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низкобелковых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(макаронные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изделия,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хлеб,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каши,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печенье),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эмульсий,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мальтодекстрина.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находящиеся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низкобелковой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диете,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незаменимых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производных,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минералов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витаминов.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Витамины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фолиевая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достаточном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количестве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поступают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фруктов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овощей,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цинка,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кальция,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витаминов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дополнительно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назначены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соответствующие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витаминно-минеральные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комплексы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препараты,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незаменимые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следить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моче,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маркерами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нутритивного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статуса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(общий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белок,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протеинограмма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др.).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динамическое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физическим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коррекция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лечебного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рациона.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6330pt;width:107.15pt;height:188.35pt;mso-position-horizontal-relative:page;mso-position-vertical-relative:paragraph;z-index:107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957"/>
                    <w:gridCol w:w="1165"/>
                  </w:tblGrid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г/кг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21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Младенцы,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1,77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1,36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1,24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21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Дети,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годы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1,31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1,14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1,03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0,97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0,90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4–6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0,86–0,89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7–10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0,91–0,92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21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Подростки,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годы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11–16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0,88–0,92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21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Взрослые,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годы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9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Старше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16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0,84–0,87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1.3.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Минимальный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безопасный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FAO/WHO/UNU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2007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возраста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0"/>
        <w:rPr>
          <w:rFonts w:ascii="Segoe UI" w:hAnsi="Segoe UI" w:cs="Segoe UI" w:eastAsia="Segoe UI"/>
          <w:sz w:val="14"/>
          <w:szCs w:val="14"/>
        </w:rPr>
      </w:pPr>
    </w:p>
    <w:p>
      <w:pPr>
        <w:pStyle w:val="BodyText"/>
        <w:spacing w:line="240" w:lineRule="auto" w:before="54"/>
        <w:ind w:right="0"/>
        <w:jc w:val="left"/>
      </w:pPr>
      <w:r>
        <w:rPr/>
        <w:pict>
          <v:shape style="position:absolute;margin-left:28.449999pt;margin-top:14.127697pt;width:353.65pt;height:115.4pt;mso-position-horizontal-relative:page;mso-position-vertical-relative:paragraph;z-index:109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109"/>
                    <w:gridCol w:w="760"/>
                    <w:gridCol w:w="871"/>
                    <w:gridCol w:w="822"/>
                    <w:gridCol w:w="736"/>
                    <w:gridCol w:w="834"/>
                    <w:gridCol w:w="920"/>
                  </w:tblGrid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Аминокислоты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-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0–6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мес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7–12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мес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1–3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года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-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4–8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9–13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-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14–18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4942" w:type="dxa"/>
                        <w:gridSpan w:val="6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мг/кг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Гистидин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17–15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15–14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Изолейцин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22–21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21–19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Лейцин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156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49–47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47–44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Лизин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46–43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43–40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Метионин+цистин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22–21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21–19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Фенилаланин+тирозин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41–38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38–35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Треонин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24–22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22–21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Триптофан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6–5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1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Валин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28–27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27–24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1.4.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Международные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рекомендации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суточной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потребности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аминокислотах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5"/>
          <w:szCs w:val="25"/>
        </w:rPr>
      </w:pPr>
    </w:p>
    <w:p>
      <w:pPr>
        <w:pStyle w:val="BodyText"/>
        <w:spacing w:line="227" w:lineRule="exact" w:before="54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275" w:lineRule="exact"/>
        <w:ind w:right="0"/>
        <w:jc w:val="left"/>
        <w:rPr>
          <w:sz w:val="16"/>
          <w:szCs w:val="16"/>
        </w:rPr>
      </w:pPr>
      <w:r>
        <w:rPr/>
        <w:pict>
          <v:shape style="position:absolute;margin-left:28.449999pt;margin-top:12.331341pt;width:538.8pt;height:125.2pt;mso-position-horizontal-relative:page;mso-position-vertical-relative:paragraph;z-index:112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790"/>
                    <w:gridCol w:w="2330"/>
                    <w:gridCol w:w="1790"/>
                    <w:gridCol w:w="4852"/>
                  </w:tblGrid>
                  <w:tr>
                    <w:trPr>
                      <w:trHeight w:val="466" w:hRule="exact"/>
                    </w:trPr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3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7" w:lineRule="auto" w:before="21"/>
                          <w:ind w:left="-4" w:right="131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Натуральный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 Black" w:hAnsi="Segoe UI Black"/>
                            <w:color w:val="333333"/>
                            <w:position w:val="7"/>
                            <w:sz w:val="16"/>
                          </w:rPr>
                          <w:t>1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,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г/кг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7" w:lineRule="auto" w:before="21"/>
                          <w:ind w:left="2" w:right="37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Общий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position w:val="7"/>
                            <w:sz w:val="16"/>
                          </w:rPr>
                          <w:t>2,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7"/>
                            <w:w w:val="105"/>
                            <w:position w:val="7"/>
                            <w:sz w:val="16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position w:val="7"/>
                            <w:sz w:val="16"/>
                          </w:rPr>
                          <w:t>3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,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г/кг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8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71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Энергия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position w:val="7"/>
                            <w:sz w:val="16"/>
                          </w:rPr>
                          <w:t>4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ккал/кг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0–6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мес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0,91–1,52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1,52–1,82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8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M: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72–109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72–108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7–12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мес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0,72–1,2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1,2–1,44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8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M: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65–97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64–96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1–3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0,63–1,05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1,05–1,26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8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M: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66–99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66–99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0,57–0,95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0,95–1,14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8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M: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59–88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56–84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9–13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0,57–0,95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0,95–1,14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8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M: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43–65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Ж: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39–58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1.5.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Рекомендуемая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потребность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макронутриентах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</w:t>
      </w:r>
      <w:r>
        <w:rPr>
          <w:color w:val="333333"/>
          <w:w w:val="105"/>
          <w:position w:val="8"/>
          <w:sz w:val="16"/>
        </w:rPr>
        <w:t>5</w:t>
      </w:r>
      <w:r>
        <w:rPr>
          <w:sz w:val="16"/>
        </w:rPr>
      </w:r>
    </w:p>
    <w:p>
      <w:pPr>
        <w:spacing w:after="0" w:line="275" w:lineRule="exact"/>
        <w:jc w:val="left"/>
        <w:rPr>
          <w:sz w:val="16"/>
          <w:szCs w:val="16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3"/>
        <w:rPr>
          <w:rFonts w:ascii="Segoe UI" w:hAnsi="Segoe UI" w:cs="Segoe UI" w:eastAsia="Segoe UI"/>
          <w:sz w:val="7"/>
          <w:szCs w:val="7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90"/>
        <w:gridCol w:w="2330"/>
        <w:gridCol w:w="1790"/>
        <w:gridCol w:w="4852"/>
      </w:tblGrid>
      <w:tr>
        <w:trPr>
          <w:trHeight w:val="410" w:hRule="exact"/>
        </w:trPr>
        <w:tc>
          <w:tcPr>
            <w:tcW w:w="1790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14–18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2330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0,51–0,85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790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0,85–1,02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4852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19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M:</w:t>
            </w:r>
            <w:r>
              <w:rPr>
                <w:rFonts w:ascii="Segoe UI" w:hAnsi="Segoe UI" w:cs="Segoe UI" w:eastAsia="Segoe UI"/>
                <w:color w:val="333333"/>
                <w:spacing w:val="-16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36–53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  <w:p>
            <w:pPr>
              <w:pStyle w:val="TableParagraph"/>
              <w:spacing w:line="22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Ж:</w:t>
            </w:r>
            <w:r>
              <w:rPr>
                <w:rFonts w:ascii="Segoe UI" w:hAnsi="Segoe UI" w:cs="Segoe UI" w:eastAsia="Segoe UI"/>
                <w:color w:val="333333"/>
                <w:spacing w:val="-16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30–45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179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19–70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233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0,48–0,8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79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0,8–0,96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485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80–100%</w:t>
            </w:r>
            <w:r>
              <w:rPr>
                <w:rFonts w:ascii="Segoe UI" w:hAnsi="Segoe UI" w:cs="Segoe UI" w:eastAsia="Segoe UI"/>
                <w:color w:val="333333"/>
                <w:spacing w:val="-19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от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DRI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(диетический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референс)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601" w:hRule="exact"/>
        </w:trPr>
        <w:tc>
          <w:tcPr>
            <w:tcW w:w="179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5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Беременность</w:t>
            </w:r>
            <w:r>
              <w:rPr>
                <w:rFonts w:ascii="Segoe UI" w:hAnsi="Segoe UI"/>
                <w:sz w:val="19"/>
              </w:rPr>
            </w:r>
          </w:p>
          <w:p>
            <w:pPr>
              <w:pStyle w:val="TableParagraph"/>
              <w:spacing w:line="224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&gt;18–50</w:t>
            </w:r>
            <w:r>
              <w:rPr>
                <w:rFonts w:ascii="Segoe UI" w:hAnsi="Segoe UI" w:cs="Segoe UI" w:eastAsia="Segoe UI"/>
                <w:color w:val="333333"/>
                <w:spacing w:val="-20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233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0,66–1,1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79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1,1–1,32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485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185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I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триместр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так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же,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как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до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беременности</w:t>
            </w:r>
            <w:r>
              <w:rPr>
                <w:rFonts w:ascii="Segoe UI" w:hAnsi="Segoe UI"/>
                <w:color w:val="333333"/>
                <w:spacing w:val="-1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II</w:t>
            </w:r>
            <w:r>
              <w:rPr>
                <w:rFonts w:ascii="Segoe UI" w:hAnsi="Segoe UI"/>
                <w:sz w:val="19"/>
              </w:rPr>
            </w:r>
          </w:p>
          <w:p>
            <w:pPr>
              <w:pStyle w:val="TableParagraph"/>
              <w:spacing w:line="186" w:lineRule="auto" w:before="17"/>
              <w:ind w:left="2" w:right="6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триместр</w:t>
            </w:r>
            <w:r>
              <w:rPr>
                <w:rFonts w:ascii="Segoe UI" w:hAnsi="Segoe UI" w:cs="Segoe UI" w:eastAsia="Segoe UI"/>
                <w:color w:val="333333"/>
                <w:spacing w:val="-13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—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+340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ккал/сут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III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триместр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—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+452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ккал/</w:t>
            </w:r>
            <w:r>
              <w:rPr>
                <w:rFonts w:ascii="Segoe UI" w:hAnsi="Segoe UI" w:cs="Segoe UI" w:eastAsia="Segoe UI"/>
                <w:color w:val="333333"/>
                <w:w w:val="103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3" w:hRule="exact"/>
        </w:trPr>
        <w:tc>
          <w:tcPr>
            <w:tcW w:w="179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Лактация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33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0,78–1,3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79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1,3–1,56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4852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Вариабельные </w:t>
            </w:r>
            <w:r>
              <w:rPr>
                <w:rFonts w:ascii="Segoe UI" w:hAnsi="Segoe UI"/>
                <w:color w:val="333333"/>
                <w:spacing w:val="11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значения</w:t>
            </w:r>
            <w:r>
              <w:rPr>
                <w:rFonts w:ascii="Segoe UI" w:hAnsi="Segoe UI"/>
                <w:sz w:val="19"/>
              </w:rPr>
            </w:r>
          </w:p>
        </w:tc>
      </w:tr>
    </w:tbl>
    <w:p>
      <w:pPr>
        <w:pStyle w:val="BodyText"/>
        <w:spacing w:line="191" w:lineRule="auto" w:before="15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Примечание.</w:t>
      </w:r>
      <w:r>
        <w:rPr>
          <w:rFonts w:ascii="Segoe UI Black" w:hAnsi="Segoe UI Black" w:cs="Segoe UI Black" w:eastAsia="Segoe UI Black"/>
          <w:color w:val="333333"/>
          <w:spacing w:val="-22"/>
          <w:w w:val="105"/>
        </w:rPr>
        <w:t> </w:t>
      </w:r>
      <w:r>
        <w:rPr>
          <w:color w:val="333333"/>
          <w:w w:val="105"/>
          <w:position w:val="8"/>
          <w:sz w:val="16"/>
          <w:szCs w:val="16"/>
        </w:rPr>
        <w:t>1</w:t>
      </w:r>
      <w:r>
        <w:rPr>
          <w:color w:val="333333"/>
          <w:spacing w:val="-12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Рекомендуемое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натурального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60–100%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3"/>
          <w:w w:val="105"/>
        </w:rPr>
        <w:t>RDA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(рекомендуемая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дневная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норма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потребления)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AI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(адекватная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потребления).</w:t>
      </w:r>
      <w:r>
        <w:rPr/>
      </w:r>
    </w:p>
    <w:p>
      <w:pPr>
        <w:pStyle w:val="BodyText"/>
        <w:numPr>
          <w:ilvl w:val="0"/>
          <w:numId w:val="1"/>
        </w:numPr>
        <w:tabs>
          <w:tab w:pos="352" w:val="left" w:leader="none"/>
        </w:tabs>
        <w:spacing w:line="191" w:lineRule="auto" w:before="9" w:after="0"/>
        <w:ind w:left="210" w:right="202" w:firstLine="0"/>
        <w:jc w:val="left"/>
      </w:pPr>
      <w:r>
        <w:rPr>
          <w:color w:val="333333"/>
          <w:w w:val="105"/>
        </w:rPr>
        <w:t>Потребность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рассчитывается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индивидуально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каждого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толерантности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белку,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антропометрических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показателей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результатов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исследований.</w:t>
      </w:r>
      <w:r>
        <w:rPr/>
      </w:r>
    </w:p>
    <w:p>
      <w:pPr>
        <w:pStyle w:val="BodyText"/>
        <w:numPr>
          <w:ilvl w:val="0"/>
          <w:numId w:val="1"/>
        </w:numPr>
        <w:tabs>
          <w:tab w:pos="352" w:val="left" w:leader="none"/>
        </w:tabs>
        <w:spacing w:line="191" w:lineRule="auto" w:before="9" w:after="0"/>
        <w:ind w:left="210" w:right="1338" w:firstLine="0"/>
        <w:jc w:val="left"/>
      </w:pP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переносимость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натурального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100%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AI/RDA,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рекомендовано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добавить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СПЛП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метионина,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треонина,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валина,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изолейцина,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чтобы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обеспечить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минимум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100–</w:t>
      </w:r>
      <w:r>
        <w:rPr/>
      </w:r>
    </w:p>
    <w:p>
      <w:pPr>
        <w:pStyle w:val="BodyText"/>
        <w:spacing w:line="180" w:lineRule="exact"/>
        <w:ind w:right="0"/>
        <w:jc w:val="left"/>
      </w:pPr>
      <w:r>
        <w:rPr>
          <w:color w:val="333333"/>
          <w:w w:val="105"/>
        </w:rPr>
        <w:t>120%</w:t>
      </w:r>
      <w:r>
        <w:rPr>
          <w:color w:val="333333"/>
          <w:spacing w:val="-24"/>
          <w:w w:val="105"/>
        </w:rPr>
        <w:t> </w:t>
      </w:r>
      <w:r>
        <w:rPr>
          <w:color w:val="333333"/>
          <w:spacing w:val="-1"/>
          <w:w w:val="105"/>
        </w:rPr>
        <w:t>AI/RDA.</w:t>
      </w:r>
      <w:r>
        <w:rPr/>
      </w:r>
    </w:p>
    <w:p>
      <w:pPr>
        <w:pStyle w:val="BodyText"/>
        <w:numPr>
          <w:ilvl w:val="0"/>
          <w:numId w:val="1"/>
        </w:numPr>
        <w:tabs>
          <w:tab w:pos="352" w:val="left" w:leader="none"/>
        </w:tabs>
        <w:spacing w:line="201" w:lineRule="auto" w:before="15" w:after="0"/>
        <w:ind w:left="210" w:right="397" w:firstLine="0"/>
        <w:jc w:val="left"/>
      </w:pPr>
      <w:r>
        <w:rPr>
          <w:color w:val="333333"/>
          <w:w w:val="105"/>
        </w:rPr>
        <w:t>Рекомендуемая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энергетическая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ценность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рациона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80–120%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DRI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EER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(расчетная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потребность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энергии),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рассчитывается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долженствующий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вес.</w:t>
      </w:r>
      <w:r>
        <w:rPr/>
      </w:r>
    </w:p>
    <w:p>
      <w:pPr>
        <w:pStyle w:val="BodyText"/>
        <w:numPr>
          <w:ilvl w:val="0"/>
          <w:numId w:val="1"/>
        </w:numPr>
        <w:tabs>
          <w:tab w:pos="352" w:val="left" w:leader="none"/>
        </w:tabs>
        <w:spacing w:line="191" w:lineRule="auto" w:before="7" w:after="0"/>
        <w:ind w:left="210" w:right="397" w:firstLine="0"/>
        <w:jc w:val="left"/>
      </w:pPr>
      <w:r>
        <w:rPr>
          <w:color w:val="333333"/>
          <w:w w:val="105"/>
        </w:rPr>
        <w:t>Jurecki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Ueda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K.,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Frazier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Nutrition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management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guideline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acidemia: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evidence-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consensus-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based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approach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Genet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2019.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126(4).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341–354.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doi:10.1016/j.ymgme.2019.02.007.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интеркуррентных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инфекций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(рвота,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отказ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еды)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развиваться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декомпенсация.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предотвращения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снизить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продукцию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потенциально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токсических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метаболитов,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катаболизме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предупреждать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гипогликемических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инфекционного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выпаивание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растворами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глюкозы.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дополнительно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жировые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эмульсии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солевые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растворы.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кормление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каждые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необходимости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устанавливают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назогастральный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зонд.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трудностях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перорального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необходима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срочная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госпитализация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инфузионной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находящихся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низкобелковой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диете,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2–3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дня.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Возобновление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проводят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постепенно.</w:t>
      </w:r>
      <w:r>
        <w:rPr/>
      </w:r>
    </w:p>
    <w:p>
      <w:pPr>
        <w:pStyle w:val="BodyText"/>
        <w:spacing w:line="187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метилмалоновой,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изовалериановой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ацидуриях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(уровень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150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ммоль/л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ммоль/л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взрослых),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бензоатом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фенилбутиратом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натрия.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Бензоат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связывается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глициновыми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рецепторами,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образуя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нетоксичный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гиппурат,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фенилбутират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глутаминовыми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рецепторами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фенилацетатглутамин,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утилизировать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аммоний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экскрецию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мочой.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Существует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истощения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коэнзима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гипераммониемиях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бензоат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фенилбутират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г/м</w:t>
      </w:r>
      <w:r>
        <w:rPr>
          <w:color w:val="333333"/>
          <w:w w:val="105"/>
          <w:position w:val="8"/>
          <w:sz w:val="16"/>
          <w:szCs w:val="16"/>
        </w:rPr>
        <w:t>2</w:t>
      </w:r>
      <w:r>
        <w:rPr>
          <w:color w:val="333333"/>
          <w:spacing w:val="-6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контролем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электролитов,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аммония.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стандартизированной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практики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направлении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редкости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патологии.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Карглумовая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(стабильный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синтетический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аналог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N-ацетилглутамата,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кофактор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цикле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мочевины)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неустановленной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этиологии,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сопровождающейся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проявлениями,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включена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европейское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руководство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2014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достоверное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длительном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лечении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карглумовой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гипераммониемии,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требующие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госпитализации,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уменьшились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карглумовой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успешно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поддавались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лечению.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уровни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аммония,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требующие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карглумовой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являлись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142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±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46,495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мкмоль/л.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Средняя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карглумовой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составляла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(диапазон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12,5–250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сутки).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побочных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эффектов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наблюдалось,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требуются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дальнейшие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систематические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индивидуально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длительности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периода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криза.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Карглумовую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считать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эффективным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безопасным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средством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ацидуриями.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стойкой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бензоата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монотерапии,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комбинации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фенилбутиратом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карглумовой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кислотой.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Родители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осведомлены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осложнениях.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четко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информированы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тактике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развивающегося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криза.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747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#231670.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глутарил-КоА-дегидрогеназы,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ацидемия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глутарил-КоА-дегидрогеназу.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глутаровой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3-OH-глутаровой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(3-гидроксиглутаровой)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оказывающих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нейротоксическое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подкорковые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структуры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ГА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S.I.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Goodman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1975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Западной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Европы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1:50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встречаемости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отмечена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общин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амишей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Америке,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Канаде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Пенсильвании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1:300.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подтипа: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острым,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«энцефалитоподобным»,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подострым,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доброкачественным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типами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течения.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глутарил-КоА-дегидрогеназы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(GCDH),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19p13.2.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GCDH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150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самых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распространенных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c.1204C&gt;T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(р.Arg402Trp),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встречающаяся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12–40%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Западной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Европы.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изолятов: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c.743C&gt;T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(p.Pro248Leu)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Турции,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c.1093G&gt;A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1"/>
          <w:w w:val="105"/>
        </w:rPr>
        <w:t>(р.Glu365Lys)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Ирландии,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c.1262C&gt;T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(р.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3"/>
          <w:w w:val="105"/>
        </w:rPr>
        <w:t>Ala421Val)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общинах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амишей,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с.1244-2A&gt;C</w:t>
      </w:r>
      <w:r>
        <w:rPr>
          <w:color w:val="333333"/>
          <w:spacing w:val="28"/>
          <w:w w:val="103"/>
        </w:rPr>
        <w:t> </w:t>
      </w:r>
      <w:r>
        <w:rPr>
          <w:color w:val="333333"/>
          <w:w w:val="105"/>
        </w:rPr>
        <w:t>(IVS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10-2A&gt;C)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частая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Японии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Тайване.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Фермент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GCDH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гидролизина,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триптофана.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GCDH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локализована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матриксе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собой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гомотетрамер.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GCDH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последовательные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превращения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глутарил-КоА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кротонил-КоА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(реакции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дегидрогенирования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декарбоксилирования).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блокирования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глутаровой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3-OH-глутаровой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тканях.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Механизмы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изучены.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Преимущественное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стриарной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связывают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избирательной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токсичностью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глутаровой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производных.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ингибируют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декарбоксилазу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глутаминовой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(фермент,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участвующий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метаболизме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ГАМК),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тормозного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нейромедиатора.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декарбоксилазной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хвостатых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ядрах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скорлупе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ГАМК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цереброспинальной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(ЦСЖ).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вторичными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возникать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повреждений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ГАМК-ергических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7" w:lineRule="auto"/>
        <w:ind w:right="278"/>
        <w:jc w:val="left"/>
      </w:pPr>
      <w:r>
        <w:rPr>
          <w:color w:val="333333"/>
          <w:w w:val="105"/>
        </w:rPr>
        <w:t>Механизмы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«энцефалитоподобных»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выяснены.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Считают,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OH-глутаровая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имеющие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структурное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сходство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глутаматом,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взаимодействуют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N-метиласпартатными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рецепторами,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глутамат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естественным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активатором,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чрезмерное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ионов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</w:t>
      </w:r>
      <w:r>
        <w:rPr>
          <w:color w:val="333333"/>
          <w:w w:val="105"/>
          <w:position w:val="8"/>
          <w:sz w:val="16"/>
          <w:szCs w:val="16"/>
        </w:rPr>
        <w:t>2+</w:t>
      </w:r>
      <w:r>
        <w:rPr>
          <w:color w:val="333333"/>
          <w:spacing w:val="-7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постсинаптических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возможным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нейротоксическим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фактором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считают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промежуточного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триптофана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лизина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квинолиновой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распознана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причина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лобно-височной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гипоплазии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субдуральных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кровоизлияний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Считается,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эмбриогенеза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3-ОН-глутаровая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формирование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стенок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сосудов,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очередь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сосудов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проницаемости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возникновению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кровоизлияний.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ГА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36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мес,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пиком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18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подтипа: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острым/«энцефалитоподобным»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подострым/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доброкачественным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типами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течения.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Острый,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или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«энцефалитоподобный»,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вариант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75%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«энцефалитоподобный»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75–80%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макроцефалия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провоцирующими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факторами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черепно-мозговая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травма,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хирургические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вмешательства,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инфекции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вакцинация.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остро,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спустя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24–72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воздействия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провоцирующего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фактора.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«энцефалитоподобного»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внезапно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лихорадка,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неукротимая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кишечные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ригидность.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развивающегося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отека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набухания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приводящего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летальному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исходу.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Последствием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перенесенных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«энцефалитоподобных»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двустороннего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повреждения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полосатых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скорлупы,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хвостатых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ядер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бледных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шаров.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повреждений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спустя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недель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гиперкинезов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(орофациальные,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хореиформные,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хорео-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атетоидные,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баллистические)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диффузная,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односторонняя,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дистония,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сочетается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спастичностью.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ошибочным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диагнозам: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острого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респираторного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нейротоксикозом,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нейроинфекции,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черепно-мозговой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травмы,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постаноксической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энцефалопатии.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носит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волнообразный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перенесенных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«энцефалитоподобных»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медленное,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восстановление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последующем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грубым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дистоническим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вторичные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осложнения,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гипотрофия,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хронический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аспирационный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подвывихи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Подострый/доброкачественный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6"/>
        </w:rPr>
        <w:t> </w:t>
      </w:r>
      <w:r>
        <w:rPr>
          <w:rFonts w:ascii="Segoe UI Semibold" w:hAnsi="Segoe UI Semibold"/>
          <w:b/>
          <w:color w:val="333333"/>
        </w:rPr>
        <w:t>вариант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25%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подострое,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доброкачественное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виды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гиперкинезов.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Дистонические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гиперкинезы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ходьбы,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письма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речевых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длительное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спастико-гиперкинетической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церебрального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паралича.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профузное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потоотделение,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немотивированной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лихорадки,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офтальмологических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кровоизлияния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сетчатку,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катаракту,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офтальмопарез,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косоглазие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миоклонии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тремор.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страдает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нелеченных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десятилетия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Рейе-подобного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(10–30%)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субдуральные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кровоизлияния,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перенесенной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легкой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черепно-мозговой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травмы,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установлению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неправильного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«тряски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младенца».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58"/>
        <w:jc w:val="left"/>
      </w:pP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нейрорадиологическими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являются:</w:t>
      </w:r>
      <w:r>
        <w:rPr>
          <w:color w:val="333333"/>
          <w:w w:val="103"/>
        </w:rPr>
        <w:t> </w:t>
      </w:r>
      <w:r>
        <w:rPr>
          <w:color w:val="333333"/>
        </w:rPr>
        <w:t>лобно-теменная </w:t>
      </w:r>
      <w:r>
        <w:rPr>
          <w:color w:val="333333"/>
          <w:spacing w:val="47"/>
        </w:rPr>
        <w:t> </w:t>
      </w:r>
      <w:r>
        <w:rPr>
          <w:color w:val="333333"/>
        </w:rPr>
        <w:t>гипоплазия/атрофия;</w:t>
      </w:r>
      <w:r>
        <w:rPr/>
      </w:r>
    </w:p>
    <w:p>
      <w:pPr>
        <w:pStyle w:val="BodyText"/>
        <w:spacing w:line="186" w:lineRule="auto"/>
        <w:ind w:right="8175"/>
        <w:jc w:val="left"/>
      </w:pPr>
      <w:r>
        <w:rPr>
          <w:color w:val="333333"/>
          <w:w w:val="105"/>
        </w:rPr>
        <w:t>вентрикуломегалия;</w:t>
      </w:r>
      <w:r>
        <w:rPr>
          <w:color w:val="333333"/>
          <w:w w:val="103"/>
        </w:rPr>
        <w:t> </w:t>
      </w:r>
      <w:r>
        <w:rPr>
          <w:color w:val="333333"/>
        </w:rPr>
        <w:t>субдуральные </w:t>
      </w:r>
      <w:r>
        <w:rPr>
          <w:color w:val="333333"/>
          <w:spacing w:val="12"/>
        </w:rPr>
        <w:t> </w:t>
      </w:r>
      <w:r>
        <w:rPr>
          <w:color w:val="333333"/>
        </w:rPr>
        <w:t>гематомы;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задержка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миелинизации/демиелинизация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некроз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ганглиев.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встречаться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изолированно,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сочетании.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опубликованным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данным,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нейрорадиологической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особенностью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симметричное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расширение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сильвиевых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щелей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формированием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«эффекта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надкушенного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яблока»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«крыльев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летучей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мыши»,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95%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настоящего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единого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мнения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генезе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выявляемых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лобно-височной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заднебазальной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областей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субдуральные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гигромы/гематомы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располагаются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билатерально,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одностороннюю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локализацию.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описывают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битемпоральных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арахноидальных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субэпендимарных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односторонняя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локализация.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сочетаются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некрозом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ганглиев.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вещест-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симметричное,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перивентрикулярных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зонах,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передних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рогов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боковых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семиовального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центра,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демиелинизацию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субкортикальных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U-волокон.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совсем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понятно,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представляют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демиелинизации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гипомиелинизации.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тела.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расширения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гиперинтенсивного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T2WI-изображении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перекреста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нейрорадиологические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приведены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1.1.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подтверждающей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биохимические.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(моча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кровь)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определяют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концентрацию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(глутарилкарнитина).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глутаровой,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3-ОН-глутаровой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глутарилкарнитина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(С5DC)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десятки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нормой.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глутаровой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значимым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OH-глутаровой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ДНК-диагностика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глутарил-КоА-дегидрогеназы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фибробластах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кожи)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необходимы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верификации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последующей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широким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внедрением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тандемной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масс-спектрометрии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(ТМС)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пилотные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неонатальному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скринингу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Российской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Федерации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включено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2023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475928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47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5"/>
        <w:ind w:right="309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1.1.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глутаровой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ацидурией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типа: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симметричное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расширение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сильвиевых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щелей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формированием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«эффекта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надкушенного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яблока»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«крыльев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летучей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мыши»;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кортикальная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перивентрикулярных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областей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Методом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глутарилкарнитина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пятнах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исследователи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считают,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включение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программы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массового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оправдано,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улучшить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8" w:lineRule="auto" w:before="16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ситуации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рубежом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соответствующие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стандартные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протоколы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позволяющие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улучшить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направлена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дисбаланса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диету,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левокарнитина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(Элькар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рибофлавина.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«энцефалитоподобных»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разработаны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международные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стандарты,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предусматривающие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определенную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тактику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интенсивной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лекарственными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препаратами,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направленными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нарушений.</w:t>
      </w:r>
      <w:r>
        <w:rPr/>
      </w:r>
    </w:p>
    <w:p>
      <w:pPr>
        <w:pStyle w:val="BodyText"/>
        <w:spacing w:line="178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Диетическое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</w:rPr>
        <w:t>питание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нейротоксическими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метаболитами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3-OH-глутаровая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поступающих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пищей: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гидроксилизина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триптофана.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целью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токсических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варианта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лечебного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питания</w:t>
      </w:r>
      <w:r>
        <w:rPr/>
      </w:r>
    </w:p>
    <w:p>
      <w:pPr>
        <w:pStyle w:val="BodyText"/>
        <w:spacing w:line="186" w:lineRule="auto"/>
        <w:ind w:right="721"/>
        <w:jc w:val="both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риска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«энцефалитоподобного»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криза: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использованием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специализированного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общего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Первый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предпочтителен,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обязательно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специализированный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продукт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триптофана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(Глутаридон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XLIS,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«SHS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4"/>
          <w:w w:val="105"/>
        </w:rPr>
        <w:t>LTD»,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«Нутриция»),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14/20/40/70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-trp,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-lys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(производитель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«Инфаприм»,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Россия).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Продукт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сбалансированную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смесь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заменимых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незаменимых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триптофана),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углеводы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минералы.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Строгая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соблюдаться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минимум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5–6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6-летнего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«энцефалитоподобные»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кризы,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низкобелковой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специализированного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продукта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питания,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необходим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контроль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нутритивным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статусом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ребенка,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чтобы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вовремя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предотвратить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белково-энергетической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дефицитных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состояний.</w:t>
      </w:r>
      <w:r>
        <w:rPr/>
      </w:r>
    </w:p>
    <w:p>
      <w:pPr>
        <w:pStyle w:val="BodyText"/>
        <w:spacing w:line="181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Метаболическая </w:t>
      </w:r>
      <w:r>
        <w:rPr>
          <w:rFonts w:ascii="Segoe UI Semibold" w:hAnsi="Segoe UI Semibold"/>
          <w:b/>
          <w:color w:val="333333"/>
          <w:spacing w:val="15"/>
        </w:rPr>
        <w:t> </w:t>
      </w:r>
      <w:r>
        <w:rPr>
          <w:rFonts w:ascii="Segoe UI Semibold" w:hAnsi="Segoe UI Semibold"/>
          <w:b/>
          <w:color w:val="333333"/>
          <w:spacing w:val="-1"/>
        </w:rPr>
        <w:t>терапия</w:t>
      </w:r>
      <w:r>
        <w:rPr>
          <w:rFonts w:ascii="Segoe UI Semibold" w:hAnsi="Segoe UI Semibold"/>
        </w:rPr>
      </w:r>
    </w:p>
    <w:p>
      <w:pPr>
        <w:pStyle w:val="BodyText"/>
        <w:spacing w:line="251" w:lineRule="exact"/>
        <w:ind w:right="0"/>
        <w:jc w:val="left"/>
        <w:rPr>
          <w:rFonts w:ascii="Segoe UI Black" w:hAnsi="Segoe UI Black" w:cs="Segoe UI Black" w:eastAsia="Segoe UI Black"/>
        </w:rPr>
      </w:pPr>
      <w:r>
        <w:rPr>
          <w:rFonts w:ascii="Segoe UI Black" w:hAnsi="Segoe UI Black" w:cs="Segoe UI Black" w:eastAsia="Segoe UI Black"/>
          <w:color w:val="333333"/>
          <w:w w:val="105"/>
        </w:rPr>
        <w:t>Левокарнитин</w:t>
      </w:r>
      <w:r>
        <w:rPr>
          <w:rFonts w:ascii="Segoe UI Black" w:hAnsi="Segoe UI Black" w:cs="Segoe UI Black" w:eastAsia="Segoe UI Black"/>
          <w:color w:val="333333"/>
          <w:spacing w:val="-38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(Карнитен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rFonts w:ascii="Segoe UI Black" w:hAnsi="Segoe UI Black" w:cs="Segoe UI Black" w:eastAsia="Segoe UI Black"/>
          <w:color w:val="333333"/>
          <w:w w:val="105"/>
        </w:rPr>
        <w:t>,</w:t>
      </w:r>
      <w:r>
        <w:rPr>
          <w:rFonts w:ascii="Segoe UI Black" w:hAnsi="Segoe UI Black" w:cs="Segoe UI Black" w:eastAsia="Segoe UI Black"/>
          <w:color w:val="333333"/>
          <w:spacing w:val="-37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Элькар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rFonts w:ascii="Segoe UI Black" w:hAnsi="Segoe UI Black" w:cs="Segoe UI Black" w:eastAsia="Segoe UI Black"/>
          <w:color w:val="333333"/>
          <w:w w:val="105"/>
        </w:rPr>
        <w:t>)</w:t>
      </w:r>
      <w:r>
        <w:rPr>
          <w:rFonts w:ascii="Segoe UI Black" w:hAnsi="Segoe UI Black" w:cs="Segoe UI Black" w:eastAsia="Segoe UI Black"/>
        </w:rPr>
      </w:r>
    </w:p>
    <w:p>
      <w:pPr>
        <w:pStyle w:val="BodyText"/>
        <w:spacing w:line="186" w:lineRule="auto" w:before="21"/>
        <w:ind w:right="274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нелеченных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общего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низкая.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связывает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глутаровую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выведение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организма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глутарилкарнитина.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пожизненная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левокарнитина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контролем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ТМС.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Начальная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сутки,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снижена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появлении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побочных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эффектов,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диарея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«рыбный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запах»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выработкой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триметиламин-N-оксида,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атерогенного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метаболита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карнитина,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образующегося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кишечного</w:t>
      </w:r>
      <w:r>
        <w:rPr>
          <w:color w:val="333333"/>
          <w:w w:val="103"/>
        </w:rPr>
        <w:t> </w:t>
      </w:r>
      <w:r>
        <w:rPr>
          <w:color w:val="333333"/>
        </w:rPr>
        <w:t>микробиотического </w:t>
      </w:r>
      <w:r>
        <w:rPr>
          <w:color w:val="333333"/>
          <w:spacing w:val="37"/>
        </w:rPr>
        <w:t> </w:t>
      </w:r>
      <w:r>
        <w:rPr>
          <w:color w:val="333333"/>
        </w:rPr>
        <w:t>метаболизма.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Black" w:hAnsi="Segoe UI Black" w:cs="Segoe UI Black" w:eastAsia="Segoe UI Black"/>
        </w:rPr>
      </w:pPr>
      <w:r>
        <w:rPr>
          <w:rFonts w:ascii="Segoe UI Black" w:hAnsi="Segoe UI Black"/>
          <w:color w:val="333333"/>
          <w:w w:val="105"/>
        </w:rPr>
        <w:t>Рибофлавин</w:t>
      </w:r>
      <w:r>
        <w:rPr>
          <w:rFonts w:ascii="Segoe UI Black" w:hAnsi="Segoe UI Black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Крайне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рибофлавин-чувствительная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рибофлавина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100–200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мг/сут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уменьшения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улучшении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статусов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больного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ребенка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рибофлавина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продолжить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применение,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должен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отменен.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новейших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исследований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подтверждено,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рибофлавин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действительно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оказывает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положительное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влияние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Вероятным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объяснением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рибофлавин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простимулировать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дефектный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соответствующим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случаях.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отсутствует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тестирования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чувствительности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рибофлавину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прогнозирования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исследований.</w:t>
      </w:r>
      <w:r>
        <w:rPr/>
      </w:r>
    </w:p>
    <w:p>
      <w:pPr>
        <w:pStyle w:val="BodyText"/>
        <w:spacing w:line="186" w:lineRule="auto"/>
        <w:ind w:right="524"/>
        <w:jc w:val="left"/>
      </w:pPr>
      <w:r>
        <w:rPr>
          <w:color w:val="333333"/>
          <w:w w:val="105"/>
        </w:rPr>
        <w:t>Суммарные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рекомендации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(диетотерапия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коррекция)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1.6.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/>
        <w:pict>
          <v:shape style="position:absolute;margin-left:28.449999pt;margin-top:18.941626pt;width:538.8pt;height:135pt;mso-position-horizontal-relative:page;mso-position-vertical-relative:paragraph;z-index:114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397"/>
                    <w:gridCol w:w="711"/>
                    <w:gridCol w:w="797"/>
                    <w:gridCol w:w="773"/>
                    <w:gridCol w:w="699"/>
                    <w:gridCol w:w="4386"/>
                  </w:tblGrid>
                  <w:tr>
                    <w:trPr>
                      <w:trHeight w:val="405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8" w:lineRule="exact"/>
                          <w:ind w:left="-7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0–6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2" w:lineRule="exact"/>
                          <w:ind w:left="-7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мес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8" w:lineRule="exact"/>
                          <w:ind w:left="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7–12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2" w:lineRule="exact"/>
                          <w:ind w:left="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мес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8" w:lineRule="exact"/>
                          <w:ind w:left="-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1–3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2" w:lineRule="exact"/>
                          <w:ind w:left="-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года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4–6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2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лет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Старше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6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лет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0763" w:type="dxa"/>
                        <w:gridSpan w:val="6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Диетотерапия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Лизин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80–60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60–50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Избегать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Триптофан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17–13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чрезмерного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поступления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белка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0763" w:type="dxa"/>
                        <w:gridSpan w:val="6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Диетотерапия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пищевой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1,4–1,3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1,5–1,3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1,4–1,3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1,3–1,1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38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16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Употреблять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продукты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низким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содержанием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лизина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(смесь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АА)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1,3–0,8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1,0–0,8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386" w:type="dxa"/>
                        <w:vMerge/>
                        <w:tcBorders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(общий)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2,7–2,1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2,5–2,1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2,2–2,1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2,1–1,9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386" w:type="dxa"/>
                        <w:vMerge/>
                        <w:tcBorders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1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Энергетическая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ценность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ккал/кг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115–82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95–80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95–82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90–78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38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0763" w:type="dxa"/>
                        <w:gridSpan w:val="6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Основная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метаболическая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терапия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3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Левокарнитин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9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9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100–50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30–50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1.6.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Диетотерапия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глутаровой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(Hoffmann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G.F.,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Kоlker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2006)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4"/>
        <w:rPr>
          <w:rFonts w:ascii="Segoe UI" w:hAnsi="Segoe UI" w:cs="Segoe UI" w:eastAsia="Segoe UI"/>
          <w:sz w:val="15"/>
          <w:szCs w:val="15"/>
        </w:rPr>
      </w:pPr>
    </w:p>
    <w:p>
      <w:pPr>
        <w:pStyle w:val="BodyText"/>
        <w:spacing w:line="224" w:lineRule="exact" w:before="54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принципы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интенсивной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инфузионной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развившегося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«энцефалитоподобного»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криза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«Энцефалитоподобные»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кризы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Плановая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патогенетическая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возникновения,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предотвращает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принципы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«энцефалитоподобных»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приведены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ниже.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Восстановление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катаболического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статуса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высокоэнергетических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инфузий.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Ограничение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безлизиновые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смеси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аминокислот.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Усиление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детоксикационных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механизмов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организма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предотвращение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вторичного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истощения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собственного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пула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дополнительного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введения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левокарнитина.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Восстановление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кислотно-основного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равновесия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организма.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3"/>
          <w:w w:val="105"/>
        </w:rPr>
        <w:t>Фармакотерапия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экстрапирамидных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нарушений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при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глутаровой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ацидурии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I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0"/>
        <w:jc w:val="both"/>
      </w:pPr>
      <w:r>
        <w:rPr>
          <w:color w:val="333333"/>
          <w:w w:val="105"/>
        </w:rPr>
        <w:t>Препаратами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очереди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дистонии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баклофен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диазепам,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направленные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генерализованных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фокальных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дистоний.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применяться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монотерапии,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комбинации.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Препаратом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второй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очереди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выраженном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дистоническом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считается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тригексифенидил,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антихолинергических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ограничивать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риском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усугубления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когнитивных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психических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нарушений.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Альтернативный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фокальных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дистоний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спастичности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ботулотоксин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длительном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применении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формирование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аутоиммунной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реакции.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солей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вальпроевой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вигабатрин.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Вальпроаты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выводятся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организма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вальпроилкарнитина,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истощает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резерв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карнитина.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стереотаксической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хирургии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подкорковых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ядер,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формировании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функциональных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прибегают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разрушению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внутреннего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сегмента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бледного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шара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(паллидотомии).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применен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положительного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эффекта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получено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результатом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операции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стало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незначительное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уменьшение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дискинезий.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5"/>
          <w:w w:val="105"/>
        </w:rPr>
        <w:t>Терапия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эпилептических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приступов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при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глутаровой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ацидурии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I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«энцефалитоподобных»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продолжаются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дальнейшем.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эпилепсии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антиэпилептические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стандартному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международному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протоколу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эпилепсии.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Препаратами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выбора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фенобарбитал,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фенитоин,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карбамазепин,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топиромат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ламотриджин.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5"/>
          <w:w w:val="105"/>
        </w:rPr>
        <w:t>Терапия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субдуральных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гигром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арахноидальных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кист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Остается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дискуссионным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вопрос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целесообразности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вентрикулоперитонеального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шунтирования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эвакуации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субдуральных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скоплений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макроцефалии.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Нейрохирургические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фенестрация,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марсупиализация,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вентрикуло-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цистоперитонельное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шунтирование,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проведены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некоторым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Выявлено,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оперативных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вмешательств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возникало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существенных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улучшений.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серьезными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осложнениями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повторные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«энцефалитоподобные»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грубых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субдуральных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гигром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гипотрофии.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целью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профилактики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динамическое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включающее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комплекс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диагностических,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профилактических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лечебно-оздоровительных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мероприятий.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486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патогенетической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/>
        <w:ind w:right="8175"/>
        <w:jc w:val="left"/>
      </w:pPr>
      <w:r>
        <w:rPr>
          <w:color w:val="333333"/>
        </w:rPr>
        <w:t>Метилмалоновая </w:t>
      </w:r>
      <w:r>
        <w:rPr>
          <w:color w:val="333333"/>
          <w:spacing w:val="19"/>
        </w:rPr>
        <w:t> </w:t>
      </w:r>
      <w:r>
        <w:rPr>
          <w:color w:val="333333"/>
        </w:rPr>
        <w:t>ацидурия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#251000.</w:t>
      </w:r>
      <w:r>
        <w:rPr/>
      </w:r>
    </w:p>
    <w:p>
      <w:pPr>
        <w:pStyle w:val="BodyText"/>
        <w:spacing w:line="187" w:lineRule="auto"/>
        <w:ind w:right="946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Метилмалоновая</w:t>
      </w:r>
      <w:r>
        <w:rPr>
          <w:rFonts w:ascii="Segoe UI Black" w:hAnsi="Segoe UI Black" w:cs="Segoe UI Black" w:eastAsia="Segoe UI Black"/>
          <w:color w:val="333333"/>
          <w:spacing w:val="-23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ацидурия</w:t>
      </w:r>
      <w:r>
        <w:rPr>
          <w:rFonts w:ascii="Segoe UI Black" w:hAnsi="Segoe UI Black" w:cs="Segoe UI Black" w:eastAsia="Segoe UI Black"/>
          <w:color w:val="333333"/>
          <w:spacing w:val="-23"/>
          <w:w w:val="105"/>
        </w:rPr>
        <w:t> </w:t>
      </w:r>
      <w:r>
        <w:rPr>
          <w:color w:val="333333"/>
          <w:w w:val="105"/>
        </w:rPr>
        <w:t>(</w:t>
      </w:r>
      <w:r>
        <w:rPr>
          <w:rFonts w:ascii="Segoe UI Black" w:hAnsi="Segoe UI Black" w:cs="Segoe UI Black" w:eastAsia="Segoe UI Black"/>
          <w:color w:val="333333"/>
          <w:w w:val="105"/>
        </w:rPr>
        <w:t>ММА</w:t>
      </w:r>
      <w:r>
        <w:rPr>
          <w:color w:val="333333"/>
          <w:w w:val="105"/>
        </w:rPr>
        <w:t>)</w:t>
      </w:r>
      <w:r>
        <w:rPr>
          <w:color w:val="333333"/>
          <w:spacing w:val="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наследственное,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связанное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кобаламина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(витамина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  <w:szCs w:val="16"/>
        </w:rPr>
        <w:t>12</w:t>
      </w:r>
      <w:r>
        <w:rPr>
          <w:color w:val="333333"/>
          <w:w w:val="105"/>
        </w:rPr>
        <w:t>).</w:t>
      </w:r>
      <w:r>
        <w:rPr/>
      </w:r>
    </w:p>
    <w:p>
      <w:pPr>
        <w:pStyle w:val="BodyText"/>
        <w:spacing w:line="19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1967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V.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Oberholzer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изучены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неродственных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семей.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ацидоз,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гипотония.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</w:rPr>
        <w:t>метилмалоновой </w:t>
      </w:r>
      <w:r>
        <w:rPr>
          <w:color w:val="333333"/>
          <w:spacing w:val="16"/>
        </w:rPr>
        <w:t> </w:t>
      </w:r>
      <w:r>
        <w:rPr>
          <w:color w:val="333333"/>
        </w:rPr>
        <w:t>кислоты.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94" w:lineRule="exact" w:before="79"/>
        <w:ind w:right="248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1:50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  <w:position w:val="8"/>
          <w:sz w:val="16"/>
          <w:szCs w:val="16"/>
        </w:rPr>
        <w:t>2</w:t>
      </w:r>
      <w:r>
        <w:rPr>
          <w:color w:val="333333"/>
          <w:w w:val="105"/>
        </w:rPr>
        <w:t>/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spacing w:val="-8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метилмалонил-КоА-мутазы,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  <w:position w:val="8"/>
          <w:sz w:val="16"/>
          <w:szCs w:val="16"/>
        </w:rPr>
        <w:t>1</w:t>
      </w:r>
      <w:r>
        <w:rPr>
          <w:color w:val="333333"/>
          <w:w w:val="105"/>
        </w:rPr>
        <w:t>/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spacing w:val="-11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варианты,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кобаламина.</w:t>
      </w:r>
      <w:r>
        <w:rPr/>
      </w:r>
    </w:p>
    <w:p>
      <w:pPr>
        <w:pStyle w:val="BodyText"/>
        <w:spacing w:line="202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8" w:lineRule="auto" w:before="15"/>
        <w:ind w:right="524"/>
        <w:jc w:val="left"/>
      </w:pPr>
      <w:r>
        <w:rPr>
          <w:color w:val="333333"/>
          <w:w w:val="105"/>
        </w:rPr>
        <w:t>ММА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вариантов: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остаточной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метилмалонил-КоА-мутазы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mut</w:t>
      </w:r>
      <w:r>
        <w:rPr>
          <w:color w:val="333333"/>
          <w:w w:val="105"/>
          <w:position w:val="8"/>
          <w:sz w:val="16"/>
          <w:szCs w:val="16"/>
        </w:rPr>
        <w:t>0</w:t>
      </w:r>
      <w:r>
        <w:rPr>
          <w:color w:val="333333"/>
          <w:spacing w:val="-9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mut</w:t>
      </w:r>
      <w:r>
        <w:rPr>
          <w:color w:val="333333"/>
          <w:w w:val="105"/>
          <w:position w:val="8"/>
          <w:sz w:val="16"/>
          <w:szCs w:val="16"/>
        </w:rPr>
        <w:t>–</w:t>
      </w:r>
      <w:r>
        <w:rPr>
          <w:color w:val="333333"/>
          <w:w w:val="105"/>
        </w:rPr>
        <w:t>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кобаламина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(CblA/B/С/H/D/F),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отличаются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степенью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ответа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проводимую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терапию.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Варианты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CblC/D/F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комбинированной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ацидурией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гомоцистинурией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аденозилкобаламина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метилкобаламина.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72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гетерогенное,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метилмалонил-КоА-мутазы,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6р12–p21.2.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участвующих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метаболизме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кобаламина,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намного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реже: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MMAA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4q31.1–q31.2,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MMAB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12q24,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MMACHC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1p34.1,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C2ORF25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2q23.2,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LMBRD1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6q13.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62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апофермента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превращение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метилмалонил-КоА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сукцинил-КоА,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метилмалонил-КоА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вторичного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ингибирования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пируваткарбоксилазы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метаболитов,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пропионилкарнитин,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3-гидроксипропионовой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метиллимонной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глюконеогенеза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продукта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блокированной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реакции,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сукцинил-КоА,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цикле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трикарбоновых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превращаясь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пируват.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Гипераммониемия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функционирования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тиоэфирами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ацил-КоА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</w:rPr>
        <w:t>органическими </w:t>
      </w:r>
      <w:r>
        <w:rPr>
          <w:color w:val="333333"/>
          <w:spacing w:val="18"/>
        </w:rPr>
        <w:t> </w:t>
      </w:r>
      <w:r>
        <w:rPr>
          <w:color w:val="333333"/>
        </w:rPr>
        <w:t>кислотами.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242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Младенческая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В</w:t>
      </w:r>
      <w:r>
        <w:rPr>
          <w:rFonts w:ascii="Segoe UI Semibold" w:hAnsi="Segoe UI Semibold"/>
          <w:b/>
          <w:color w:val="333333"/>
          <w:spacing w:val="-2"/>
          <w:w w:val="105"/>
          <w:position w:val="-4"/>
          <w:sz w:val="16"/>
        </w:rPr>
        <w:t>12</w:t>
      </w:r>
      <w:r>
        <w:rPr>
          <w:rFonts w:ascii="Segoe UI Semibold" w:hAnsi="Segoe UI Semibold"/>
          <w:b/>
          <w:color w:val="333333"/>
          <w:spacing w:val="-1"/>
          <w:w w:val="105"/>
        </w:rPr>
        <w:t>-нечувствительная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2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(классическая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ММА)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21"/>
        <w:ind w:right="727"/>
        <w:jc w:val="both"/>
      </w:pP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изолированной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80%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декомпенсации,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рвотой,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дегидратацией,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дыхания,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угнетением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исследованиях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ацидоз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(pH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&lt;7,35),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кетоз,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кетонурию,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гипераммониемию,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гиперглицинемию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гипогликемию.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тромбоцитопения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нейтропения,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сепсисе.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молниеносным,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летальному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исходу,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проводимую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терапию.</w:t>
      </w:r>
      <w:r>
        <w:rPr/>
      </w:r>
    </w:p>
    <w:p>
      <w:pPr>
        <w:pStyle w:val="BodyText"/>
        <w:spacing w:line="23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В</w:t>
      </w:r>
      <w:r>
        <w:rPr>
          <w:rFonts w:ascii="Segoe UI Semibold" w:hAnsi="Segoe UI Semibold"/>
          <w:b/>
          <w:color w:val="333333"/>
          <w:spacing w:val="-2"/>
          <w:w w:val="105"/>
          <w:position w:val="-4"/>
          <w:sz w:val="16"/>
        </w:rPr>
        <w:t>12</w:t>
      </w:r>
      <w:r>
        <w:rPr>
          <w:rFonts w:ascii="Segoe UI Semibold" w:hAnsi="Segoe UI Semibold"/>
          <w:b/>
          <w:color w:val="333333"/>
          <w:spacing w:val="-1"/>
          <w:w w:val="105"/>
        </w:rPr>
        <w:t>-чувствительная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5"/>
        <w:ind w:right="248"/>
        <w:jc w:val="left"/>
      </w:pPr>
      <w:r>
        <w:rPr>
          <w:color w:val="333333"/>
          <w:w w:val="105"/>
        </w:rPr>
        <w:t>Данная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являющаяся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промежуточной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тяжести,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проблемы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вскармливанием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(отказ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прибавки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весе),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непереносимости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сознания.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устанавливается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вовремя,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привести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метаболическим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летальному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исходу.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дебютировать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юношеском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Внезапно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здоровья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сознания.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ассоциируется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дыхательными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протекать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волнообразно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улучшения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сменяются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острыми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метаболическими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расстройствами.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отметить,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сохранный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тубулоинтерстициальный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нефрит,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хроническая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почечная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требующая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гемодиализа.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Почечно-тубулярный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ацидоз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инсульты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инфаркты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подкорковых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ганглиев,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двигательным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экстрапирамидным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хронический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панкреатит.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кожи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эпидермолиза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акродерматита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кишечника.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МРТ/КТ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миелинизации,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локализацией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бледных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шаров.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Анализ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хромато-масс-спектрометрии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выявить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экскрецию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пропионилкарнитина,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метилмалоновой,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пропионовой,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3-гидроксипропионовой,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метиллимонной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метилмалонил-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(С4)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пропионил-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(С3)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карнитинов.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Лабораторный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2"/>
        </w:rPr>
        <w:t> </w:t>
      </w:r>
      <w:r>
        <w:rPr>
          <w:rFonts w:ascii="Segoe UI Semibold" w:hAnsi="Segoe UI Semibold"/>
          <w:b/>
          <w:color w:val="333333"/>
          <w:spacing w:val="-1"/>
        </w:rPr>
        <w:t>мониторинг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компенсации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комплексная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оценка,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включающая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картины,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(определение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КЩС,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моче,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пропионилкарнитина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крови).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остром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нормализовать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работу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стабилизации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важна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диетотерапия: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низкобелковая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(0,5–1,0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сутки),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высокалорийная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изолейцина,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валина,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метионина,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треонина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1.6).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формулы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XMTVI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Аналог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XMTVI-Максамейд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«Нутриция»),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14/20/40/70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-ile,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-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met,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-thr,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-val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(производитель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«Инфаприм»,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Россия).</w:t>
      </w:r>
      <w:r>
        <w:rPr/>
      </w:r>
    </w:p>
    <w:p>
      <w:pPr>
        <w:pStyle w:val="BodyText"/>
        <w:spacing w:line="195" w:lineRule="auto"/>
        <w:ind w:right="202"/>
        <w:jc w:val="left"/>
      </w:pPr>
      <w:r>
        <w:rPr>
          <w:color w:val="333333"/>
          <w:w w:val="105"/>
        </w:rPr>
        <w:t>Всем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витамина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  <w:szCs w:val="16"/>
        </w:rPr>
        <w:t>12</w:t>
      </w:r>
      <w:r>
        <w:rPr>
          <w:color w:val="333333"/>
          <w:spacing w:val="-6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(гидроксикобаламин)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ежедневно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  <w:szCs w:val="16"/>
        </w:rPr>
        <w:t>12</w:t>
      </w:r>
      <w:r>
        <w:rPr>
          <w:color w:val="333333"/>
          <w:w w:val="105"/>
        </w:rPr>
        <w:t>-чувствительной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(пробы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берут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день)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исходного,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переходят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дозировку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каждые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либо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длительный/постоянный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  <w:szCs w:val="16"/>
        </w:rPr>
        <w:t>12</w:t>
      </w:r>
      <w:r>
        <w:rPr>
          <w:color w:val="333333"/>
          <w:spacing w:val="-4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per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os.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(Карнитен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Элькар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50–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(возможно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острый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период)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длительно,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постоянно.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Различные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антибактериальные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снижающие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пропионата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кишечнике,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ММА.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Хороший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эффект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метронидазола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10–15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Интервалы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антибиотиков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различными,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7–10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предотвращения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резистентности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антибактериальной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менять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курса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курсу.</w:t>
      </w:r>
      <w:r>
        <w:rPr/>
      </w:r>
    </w:p>
    <w:p>
      <w:pPr>
        <w:spacing w:after="0" w:line="186" w:lineRule="auto"/>
        <w:jc w:val="left"/>
        <w:sectPr>
          <w:footerReference w:type="default" r:id="rId8"/>
          <w:pgSz w:w="11900" w:h="16840"/>
          <w:pgMar w:footer="253" w:header="280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Поскольку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реакций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превращению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пропионата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достаточной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восстановления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предотвращения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декомпенсации.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коррекция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Рекомендуется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избегать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голодания,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усугубляющего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ацидоза.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6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метилмалонил-КоА-мутазы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амниоцитов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метилмалоновой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амниотической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жидкости,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81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91" w:lineRule="auto" w:before="25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mut</w:t>
      </w:r>
      <w:r>
        <w:rPr>
          <w:color w:val="333333"/>
          <w:w w:val="105"/>
          <w:position w:val="8"/>
          <w:sz w:val="16"/>
        </w:rPr>
        <w:t>0-</w:t>
      </w:r>
      <w:r>
        <w:rPr>
          <w:color w:val="333333"/>
          <w:w w:val="105"/>
        </w:rPr>
        <w:t>генотипе,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многом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</w:rPr>
        <w:t>назначения </w:t>
      </w:r>
      <w:r>
        <w:rPr>
          <w:color w:val="333333"/>
          <w:spacing w:val="2"/>
        </w:rPr>
        <w:t> </w:t>
      </w:r>
      <w:r>
        <w:rPr>
          <w:color w:val="333333"/>
        </w:rPr>
        <w:t>лечения.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color w:val="333333"/>
        </w:rPr>
        <w:t>Пропионовая </w:t>
      </w:r>
      <w:r>
        <w:rPr>
          <w:color w:val="333333"/>
          <w:spacing w:val="10"/>
        </w:rPr>
        <w:t> </w:t>
      </w:r>
      <w:r>
        <w:rPr>
          <w:color w:val="333333"/>
        </w:rPr>
        <w:t>ацидурия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#606054.</w:t>
      </w:r>
      <w:r>
        <w:rPr/>
      </w:r>
    </w:p>
    <w:p>
      <w:pPr>
        <w:pStyle w:val="BodyText"/>
        <w:spacing w:line="187" w:lineRule="auto" w:before="15"/>
        <w:ind w:right="747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Пропионовая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ацидурия</w:t>
      </w:r>
      <w:r>
        <w:rPr>
          <w:color w:val="333333"/>
          <w:w w:val="105"/>
        </w:rPr>
        <w:t>,</w:t>
      </w:r>
      <w:r>
        <w:rPr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или</w:t>
      </w:r>
      <w:r>
        <w:rPr>
          <w:rFonts w:ascii="Segoe UI Black" w:hAnsi="Segoe UI Black" w:cs="Segoe UI Black" w:eastAsia="Segoe UI Black"/>
          <w:color w:val="333333"/>
          <w:spacing w:val="-28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кетотическая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гиперглицинемия</w:t>
      </w:r>
      <w:r>
        <w:rPr>
          <w:color w:val="333333"/>
          <w:w w:val="105"/>
        </w:rPr>
        <w:t>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наследуемая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своим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дебютом.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пропионил-КоА-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карбоксилазы: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α-субъединицы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(PCCA)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13q32,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β-субъединицы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(PCCB)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3q21–q22.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пропионил-КоА-карбоксилазы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наpушает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превращение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пропионил-КоА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D-метил-малонил-КоА,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пропионил-КоА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пропионовой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аминокислот-предшественниц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пропионата,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нечетным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числом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углеродных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атомов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пропионил-КоА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метилцитрат,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гидроксипропионат,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пропионилглицин,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тиглилглицин.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накапливающихся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соединений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кетоацидоз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оказывает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токсическое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угнетению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Причина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гиперглицинемии,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наблюдаемая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ясна.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продукты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изолейцина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угнетают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расщепление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гиперглицинемия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носит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неспецифический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отражая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отрицательный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азотистый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баланс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больных.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Гипераммониемия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мочевинообразования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органическими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кислотами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ацил-КоА-тиоэфирами.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Пропионовая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(ПА)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своим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анорексия,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сонливость,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общая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вялость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гипервентиляции.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эритематозная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сыпь.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протекать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волнообразно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эпизодами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кетоацидоза.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некроза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единичные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(30-летний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мужчина,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отмечались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хореические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гиперкинезы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деменция).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дистонические,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хореические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гиперкинезы,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Лейкопения,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тромбоцитопения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токсическими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метаболитами.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Анализ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хромато-масс-спектрометрии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выявить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экскрецию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пропионилкарнитина,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пропионовой,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3-гидроксипропионовой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метиллимонной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пропионилкарнитина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(С3).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Подходы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таковым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ММА: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специальные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формулы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назначаются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ММА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1.4).</w:t>
      </w:r>
      <w:r>
        <w:rPr/>
      </w:r>
    </w:p>
    <w:p>
      <w:pPr>
        <w:pStyle w:val="BodyText"/>
        <w:spacing w:line="199" w:lineRule="auto"/>
        <w:ind w:right="248"/>
        <w:jc w:val="left"/>
      </w:pPr>
      <w:r>
        <w:rPr>
          <w:color w:val="333333"/>
          <w:w w:val="105"/>
        </w:rPr>
        <w:t>Больным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витамина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  <w:szCs w:val="16"/>
        </w:rPr>
        <w:t>12</w:t>
      </w:r>
      <w:r>
        <w:rPr>
          <w:color w:val="333333"/>
          <w:w w:val="105"/>
        </w:rPr>
        <w:t>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пропионил-КоА-карбоксилаза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биотин-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чувствительный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витамина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(биотина).</w:t>
      </w:r>
      <w:r>
        <w:rPr/>
      </w:r>
    </w:p>
    <w:p>
      <w:pPr>
        <w:pStyle w:val="BodyText"/>
        <w:spacing w:line="17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847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/>
        <w:ind w:right="8175"/>
        <w:jc w:val="left"/>
      </w:pPr>
      <w:r>
        <w:rPr>
          <w:color w:val="333333"/>
        </w:rPr>
        <w:t>Изовалериановая </w:t>
      </w:r>
      <w:r>
        <w:rPr>
          <w:color w:val="333333"/>
          <w:spacing w:val="21"/>
        </w:rPr>
        <w:t> </w:t>
      </w:r>
      <w:r>
        <w:rPr>
          <w:color w:val="333333"/>
        </w:rPr>
        <w:t>ацидурия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#243500.</w:t>
      </w:r>
      <w:r>
        <w:rPr/>
      </w:r>
    </w:p>
    <w:p>
      <w:pPr>
        <w:pStyle w:val="BodyText"/>
        <w:spacing w:line="187" w:lineRule="auto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Изовалериановая</w:t>
      </w:r>
      <w:r>
        <w:rPr>
          <w:rFonts w:ascii="Segoe UI Black" w:hAnsi="Segoe UI Black" w:cs="Segoe UI Black" w:eastAsia="Segoe UI Black"/>
          <w:color w:val="333333"/>
          <w:spacing w:val="-26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ацидурия</w:t>
      </w:r>
      <w:r>
        <w:rPr>
          <w:rFonts w:ascii="Segoe UI Black" w:hAnsi="Segoe UI Black" w:cs="Segoe UI Black" w:eastAsia="Segoe UI Black"/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относящееся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ацидурий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характеризующееся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широким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полиморфизмом.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3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1966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5"/>
          <w:w w:val="105"/>
        </w:rPr>
        <w:t>Tanaka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изовалериановой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ацидурии.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1967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Budd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изучили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семью,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(брата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сестры)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непереносимость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многократная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выраженному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ацидозу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исходом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кому;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отмечался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необычный,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острый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«потных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ног»,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«сыра».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выявлена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концентрациях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изовалериановая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кислота.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1967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Sidbury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семье,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третьих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развивались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угнетения,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дегидратация,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тромбоцитопения,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лейкопения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необычный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«потных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ног».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1988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Gerdes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изучены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интермиттирующей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изовалериановой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ацидурии.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многочисленные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1:50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хроническую.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изовалерил-КоА-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дегидpогеназы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(IVD),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приводящими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почках,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мышцах,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фибробластах.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</w:t>
      </w:r>
      <w:r>
        <w:rPr/>
      </w:r>
    </w:p>
    <w:p>
      <w:pPr>
        <w:spacing w:after="0" w:line="186" w:lineRule="auto"/>
        <w:jc w:val="left"/>
        <w:sectPr>
          <w:footerReference w:type="default" r:id="rId9"/>
          <w:pgSz w:w="11900" w:h="16840"/>
          <w:pgMar w:footer="253" w:header="280" w:top="480" w:bottom="440" w:left="360" w:right="360"/>
          <w:pgNumType w:start="11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картирован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15q14–q15.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4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3-метил-кpотонил-КоА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изовалеpил-КоА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(продукт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лейцина),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производных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изовалеpил-КоА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(изовалеpиановой,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3-гидpоксиизовалеpиановой,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4-гидроксиизовалериановой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др.).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веществ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метаболическому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кетоацидозу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Голодание,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вакцинации,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оперативные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вмешательства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стимулируют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процессы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катаболизма,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способствуя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увеличению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декомпенсации.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Изовалериановая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ингибирует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гранулопоэз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костном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Гипераммониемия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следствие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ацил-КоА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(изовалерил-КоА).</w:t>
      </w:r>
      <w:r>
        <w:rPr/>
      </w:r>
    </w:p>
    <w:p>
      <w:pPr>
        <w:pStyle w:val="BodyText"/>
        <w:spacing w:line="186" w:lineRule="auto"/>
        <w:ind w:right="8175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  <w:b/>
          <w:color w:val="333333"/>
          <w:spacing w:val="22"/>
          <w:w w:val="103"/>
        </w:rPr>
        <w:t> </w:t>
      </w:r>
      <w:r>
        <w:rPr>
          <w:rFonts w:ascii="Segoe UI Semibold" w:hAnsi="Segoe UI Semibold"/>
          <w:b/>
          <w:color w:val="333333"/>
        </w:rPr>
        <w:t>Неонатальная </w:t>
      </w:r>
      <w:r>
        <w:rPr>
          <w:rFonts w:ascii="Segoe UI Semibold" w:hAnsi="Segoe UI Semibold"/>
          <w:b/>
          <w:color w:val="333333"/>
          <w:spacing w:val="4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14-го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дня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второго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5-й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отказ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тремор,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миоклонии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необычный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«потных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ног»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«сыра»,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появляющийся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изовалериановой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организма.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заподозрить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тромбоцитопения,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нейтропения,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гипокалиемия.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нелеченных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выраженного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ацидоза,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осложнений,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геморрагического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синдрома.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Хроническая </w:t>
      </w:r>
      <w:r>
        <w:rPr>
          <w:rFonts w:ascii="Segoe UI Semibold" w:hAnsi="Segoe UI Semibold"/>
          <w:b/>
          <w:color w:val="333333"/>
          <w:spacing w:val="2"/>
        </w:rPr>
        <w:t> </w:t>
      </w:r>
      <w:r>
        <w:rPr>
          <w:rFonts w:ascii="Segoe UI Semibold" w:hAnsi="Segoe UI Semibold"/>
          <w:b/>
          <w:color w:val="333333"/>
          <w:spacing w:val="-1"/>
        </w:rPr>
        <w:t>интермиттирующая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декомпенсации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позднее.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называемый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«потных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ног»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кризов.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неустойчивый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стул,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нейтропения,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тромбоцитопения,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алопеция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(реже),</w:t>
      </w:r>
      <w:r>
        <w:rPr>
          <w:color w:val="333333"/>
          <w:w w:val="103"/>
        </w:rPr>
        <w:t> </w:t>
      </w:r>
      <w:r>
        <w:rPr>
          <w:color w:val="333333"/>
        </w:rPr>
        <w:t>гипергликемия </w:t>
      </w:r>
      <w:r>
        <w:rPr>
          <w:color w:val="333333"/>
          <w:spacing w:val="6"/>
        </w:rPr>
        <w:t> </w:t>
      </w:r>
      <w:r>
        <w:rPr>
          <w:color w:val="333333"/>
        </w:rPr>
        <w:t>(реже).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отказываются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высокобелковых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продуктов.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грубые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пубертатном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кризы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редко.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Интеллектуальное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патогенетической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89"/>
        <w:jc w:val="both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ацидоз,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кетонемию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кетонурию.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гипераммониемия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1200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мкмоль/л.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Изовалериановая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100–500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значений).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Важное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диагностическое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значение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повышенного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изовалерилглицина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нмоль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нмоль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3-гидроксиизовалериановой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метаболитов,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изовалерилглюкоронид,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изовалерилкарнитин.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измерение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изовалерил-КоА-дегидрогеназы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(ККФ)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исследований.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изовалерилкарнитина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(С5).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8" w:lineRule="auto" w:before="15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гипераммониемии.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дополнительное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(250–600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левокарнитина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(Карнитен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Элькар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(100–400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сутки).</w:t>
      </w:r>
      <w:r>
        <w:rPr/>
      </w:r>
    </w:p>
    <w:p>
      <w:pPr>
        <w:pStyle w:val="BodyText"/>
        <w:spacing w:line="174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перорально: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глицин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250–600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50–100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стабилизации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постоянный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спорным,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возникновении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стресса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необходимым.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изовалериановой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ацидурией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левокарнитина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усиливается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необычный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жидкостей.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возникновении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госпитализация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стационар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интенсивной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инфузионной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(глюкоза,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солевые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щелочные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растворы).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низкобелковой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(1,5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кг)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нормальное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предотвращение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кризов.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Разработаны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специальные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лечебные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смеси,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лейцин: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XLEU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1"/>
          <w:w w:val="105"/>
        </w:rPr>
        <w:t>Faladon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компания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«Нутриция»);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XLEU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Analog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XLEU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Faladon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компания</w:t>
      </w:r>
      <w:r>
        <w:rPr/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«Нутриция»);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XLEU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Analog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«Нутриция»),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14/20/40/70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-leu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(производитель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ЗАО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«Инфаприм»,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Россия).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низкобелковой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(1,5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г/кг)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предотвращение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кризов.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17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изовалерил-КоА-дегидрогеназы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амниоцитов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амниотической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жидкости.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Используются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методы,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благоприятный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интермиттирующей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периоде.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4545"/>
        <w:jc w:val="left"/>
      </w:pPr>
      <w:r>
        <w:rPr>
          <w:color w:val="333333"/>
          <w:w w:val="105"/>
        </w:rPr>
        <w:t>Множественная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карбоксилазная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дебютом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#253260.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биотинидазы.</w:t>
      </w:r>
      <w:r>
        <w:rPr/>
      </w:r>
    </w:p>
    <w:p>
      <w:pPr>
        <w:pStyle w:val="BodyText"/>
        <w:spacing w:line="187" w:lineRule="auto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Недостаточность</w:t>
      </w:r>
      <w:r>
        <w:rPr>
          <w:rFonts w:ascii="Segoe UI Black" w:hAnsi="Segoe UI Black" w:cs="Segoe UI Black" w:eastAsia="Segoe UI Black"/>
          <w:color w:val="333333"/>
          <w:spacing w:val="-22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биотинидазы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(НБ)</w:t>
      </w:r>
      <w:r>
        <w:rPr>
          <w:rFonts w:ascii="Segoe UI Black" w:hAnsi="Segoe UI Black" w:cs="Segoe UI Black" w:eastAsia="Segoe UI Black"/>
          <w:color w:val="333333"/>
          <w:spacing w:val="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биотинидазу,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биотинзависимых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карбоксилаз.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множественной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карбоксилазной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(МКН)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биотинидазы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синтетазы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голокарбоксилаз.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открытия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первичного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нозологические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рассматривались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имеющее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различный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дебюта.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1981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Burri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сотрудники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установили,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МКН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дебютом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синтетазы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голокарбоксилаз,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длительный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улучшению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выяснено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спустя,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метаболизмом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биотина,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биотинидазы.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панэтническое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европейских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92" w:lineRule="auto" w:before="12"/>
        <w:ind w:right="248"/>
        <w:jc w:val="left"/>
      </w:pPr>
      <w:r>
        <w:rPr>
          <w:color w:val="333333"/>
          <w:w w:val="105"/>
        </w:rPr>
        <w:t>НБ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заболевание;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биотинидазы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3"/>
          <w:w w:val="105"/>
        </w:rPr>
        <w:t>(BTD),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картированного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3p25.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распространенными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G</w:t>
      </w:r>
      <w:r>
        <w:rPr>
          <w:color w:val="333333"/>
          <w:w w:val="105"/>
          <w:position w:val="-4"/>
          <w:sz w:val="16"/>
          <w:szCs w:val="16"/>
        </w:rPr>
        <w:t>98</w:t>
      </w:r>
      <w:r>
        <w:rPr>
          <w:color w:val="333333"/>
          <w:w w:val="105"/>
        </w:rPr>
        <w:t>d7i3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Arg538Cys,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мутантных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аллелей.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Биотин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коферментом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карбоксилаз:</w:t>
      </w:r>
      <w:r>
        <w:rPr>
          <w:color w:val="333333"/>
          <w:w w:val="103"/>
        </w:rPr>
        <w:t> </w:t>
      </w:r>
      <w:r>
        <w:rPr>
          <w:color w:val="333333"/>
        </w:rPr>
        <w:t>пируваткарбоксилазы </w:t>
      </w:r>
      <w:r>
        <w:rPr>
          <w:color w:val="333333"/>
          <w:spacing w:val="18"/>
        </w:rPr>
        <w:t> </w:t>
      </w:r>
      <w:r>
        <w:rPr>
          <w:color w:val="333333"/>
        </w:rPr>
        <w:t>(ПК);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</w:rPr>
        <w:t>пропионил-КoA-карбоксилазы </w:t>
      </w:r>
      <w:r>
        <w:rPr>
          <w:color w:val="333333"/>
          <w:spacing w:val="45"/>
        </w:rPr>
        <w:t> </w:t>
      </w:r>
      <w:r>
        <w:rPr>
          <w:color w:val="333333"/>
        </w:rPr>
        <w:t>(ПКК);</w:t>
      </w:r>
      <w:r>
        <w:rPr/>
      </w:r>
    </w:p>
    <w:p>
      <w:pPr>
        <w:pStyle w:val="BodyText"/>
        <w:spacing w:line="186" w:lineRule="auto" w:before="17"/>
        <w:ind w:right="6799"/>
        <w:jc w:val="left"/>
      </w:pPr>
      <w:r>
        <w:rPr>
          <w:color w:val="333333"/>
        </w:rPr>
        <w:t>β-метилкротонил-КoA-карбоксилазы  </w:t>
      </w:r>
      <w:r>
        <w:rPr>
          <w:color w:val="333333"/>
          <w:spacing w:val="16"/>
        </w:rPr>
        <w:t> </w:t>
      </w:r>
      <w:r>
        <w:rPr>
          <w:color w:val="333333"/>
        </w:rPr>
        <w:t>(β-МКК);</w:t>
      </w:r>
      <w:r>
        <w:rPr>
          <w:color w:val="333333"/>
          <w:w w:val="103"/>
        </w:rPr>
        <w:t> </w:t>
      </w:r>
      <w:r>
        <w:rPr>
          <w:color w:val="333333"/>
        </w:rPr>
        <w:t>ацетил-КoA-карбоксилазы </w:t>
      </w:r>
      <w:r>
        <w:rPr>
          <w:color w:val="333333"/>
          <w:spacing w:val="33"/>
        </w:rPr>
        <w:t> </w:t>
      </w:r>
      <w:r>
        <w:rPr>
          <w:color w:val="333333"/>
        </w:rPr>
        <w:t>(АКК).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Эти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важнейших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реакциях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промежуточного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клетки.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Биотин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поступает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организм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алиментарным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первоначально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поджелудочной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железы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комплекс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белок–биотин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расщепляется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биоцитина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(биотина,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связанного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å-аминогруппой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лизина).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завершающей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биотина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биотинидаза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расщепляет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биоцитин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свободный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биотин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лизин,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всасываются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кишечнике.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карбоксилаз,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биотин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ковалентно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связанным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кофактором,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субстратов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контролируемых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карбоксилазами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реакций.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субстраты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производные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токсически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действуют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центральную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(ЦНС)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вторичной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гипераммониемии.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Активность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биотинидазы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низкая,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функционирования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достаточное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постоянное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поступление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биотина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гематоэнцефалический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барьер.</w:t>
      </w:r>
      <w:r>
        <w:rPr/>
      </w:r>
    </w:p>
    <w:p>
      <w:pPr>
        <w:pStyle w:val="BodyText"/>
        <w:spacing w:line="186" w:lineRule="auto"/>
        <w:ind w:right="292"/>
        <w:jc w:val="left"/>
      </w:pPr>
      <w:r>
        <w:rPr>
          <w:color w:val="333333"/>
          <w:w w:val="105"/>
        </w:rPr>
        <w:t>Уменьшение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биотина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ПК,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локальный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лактатацидоз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обусловливает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очередь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позднее.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Кетоацидоз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продолжительной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биотина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организме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этапах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Считают,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нейросенсорной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тугоухости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биоцитина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крупных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биотинильных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протективных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86" w:lineRule="auto"/>
        <w:ind w:right="1009"/>
        <w:jc w:val="left"/>
      </w:pPr>
      <w:r>
        <w:rPr>
          <w:color w:val="333333"/>
          <w:w w:val="105"/>
        </w:rPr>
        <w:t>(в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ПКК)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алопеции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кожной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сыпи.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Токсическим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эффектом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объясняются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морфологические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мозжечке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(отсутствие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Пуркинье,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разрежение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слоя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гранулярных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пролиферация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слоя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Бергманна,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зубчатых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ядер)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(некроз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сосудистой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пролиферацией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инфильтрацией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макрофагов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стволе,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гипоталамусе).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подкорковых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структурах,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спинном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таковыми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Миелиновые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степени,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нейронов,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описывают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дезорганизацию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миелиновых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структур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/>
        <w:pict>
          <v:shape style="position:absolute;margin-left:28.5pt;margin-top:9.186648pt;width:325.579116pt;height:307.797966pt;mso-position-horizontal-relative:page;mso-position-vertical-relative:paragraph;z-index:-260680" type="#_x0000_t75" stroked="false">
            <v:imagedata r:id="rId10" o:title=""/>
          </v:shape>
        </w:pict>
      </w: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6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1.2.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биотинидазы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лечения</w:t>
      </w:r>
      <w:r>
        <w:rPr/>
      </w:r>
    </w:p>
    <w:p>
      <w:pPr>
        <w:pStyle w:val="BodyText"/>
        <w:spacing w:line="186" w:lineRule="auto" w:before="17"/>
        <w:ind w:right="26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5,5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неделе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биотинидазы.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остаточная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25%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доброкачественных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юношеских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тотальной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(активность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5%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нормы)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начальными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судороги: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миоклонические,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парциальные.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гипотония.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(дыхание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Куссмауля,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ларингеальный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стридор,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апноэ),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себореей,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атопическим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дерматитом,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гнездной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алопецией,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персистирующими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конъюнктивитами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1.2).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дебюте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начальными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симптомами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слабость,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спастические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парапарезы,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зрительные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скотомы,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нервов).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Миелопатия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дополнительным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независимо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64"/>
        <w:jc w:val="left"/>
      </w:pPr>
      <w:r>
        <w:rPr>
          <w:color w:val="333333"/>
          <w:w w:val="105"/>
        </w:rPr>
        <w:t>Основной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биотинидазы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пятнах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лимфобластах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лимфоцитах.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гиперэкскреция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мочой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β-гидроксиизовалериановой,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молочной,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гидроксипропионовой,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фумаровой,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2-оксиглутаровой,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метиллимонной,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w w:val="103"/>
        </w:rPr>
        <w:t> </w:t>
      </w:r>
      <w:r>
        <w:rPr>
          <w:color w:val="333333"/>
        </w:rPr>
        <w:t>ацилкарнитинов </w:t>
      </w:r>
      <w:r>
        <w:rPr>
          <w:color w:val="333333"/>
          <w:spacing w:val="12"/>
        </w:rPr>
        <w:t> </w:t>
      </w:r>
      <w:r>
        <w:rPr>
          <w:color w:val="333333"/>
        </w:rPr>
        <w:t>(С5ОН).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магнитно-резонансной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томографии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(МРТ)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1.3).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включено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программы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штатах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США,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Европы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Японии.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стартует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2024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патогенетического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биотина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5–20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мг/сут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длительно,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постоянно.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Наряду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НБ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предотвращено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исчезновению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(дерматит,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алопеция),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полностью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купировать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удается.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077080"/>
            <wp:effectExtent l="0" t="0" r="0" b="0"/>
            <wp:docPr id="3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07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1.3.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биотинидазы.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коры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486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ворсинах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хориона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молекулярно-генетическими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методами,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этически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сомнительна.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своевременно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начатом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Канаван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#271900.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Канаван–ван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Богартра–Бертранда,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спонгиозная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37"/>
        </w:rPr>
        <w:t> </w:t>
      </w:r>
      <w:r>
        <w:rPr>
          <w:color w:val="333333"/>
        </w:rPr>
        <w:t>аспартоацилазы.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Болезнь</w:t>
      </w:r>
      <w:r>
        <w:rPr>
          <w:rFonts w:ascii="Segoe UI Black" w:hAnsi="Segoe UI Black" w:cs="Segoe UI Black" w:eastAsia="Segoe UI Black"/>
          <w:color w:val="333333"/>
          <w:spacing w:val="-25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Канаван</w:t>
      </w:r>
      <w:r>
        <w:rPr>
          <w:rFonts w:ascii="Segoe UI Black" w:hAnsi="Segoe UI Black" w:cs="Segoe UI Black" w:eastAsia="Segoe UI Black"/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ацетиласпартата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«спонгиозная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отдельная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выделена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van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Bogaert</w:t>
      </w:r>
      <w:r>
        <w:rPr>
          <w:color w:val="333333"/>
          <w:spacing w:val="26"/>
          <w:w w:val="105"/>
        </w:rPr>
        <w:t> </w:t>
      </w:r>
      <w:r>
        <w:rPr>
          <w:color w:val="333333"/>
          <w:w w:val="105"/>
        </w:rPr>
        <w:t>и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I.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Bertrand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1949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носит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имя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американского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врача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Миртелль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Канаван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(Myrtelle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Canavan),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1931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опубликовала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«Archives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Neurology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Psychiatry»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работу,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посвященную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нескольким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случаям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спонгиозной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предположила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наследственную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природу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Редкое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евреев-ашкенази: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1:5000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M.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Adachi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дебюта: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врожденную,</w:t>
      </w:r>
      <w:r>
        <w:rPr>
          <w:color w:val="333333"/>
          <w:w w:val="103"/>
        </w:rPr>
        <w:t> </w:t>
      </w:r>
      <w:r>
        <w:rPr>
          <w:color w:val="333333"/>
        </w:rPr>
        <w:t>младенческую, </w:t>
      </w:r>
      <w:r>
        <w:rPr>
          <w:color w:val="333333"/>
          <w:spacing w:val="21"/>
        </w:rPr>
        <w:t> </w:t>
      </w:r>
      <w:r>
        <w:rPr>
          <w:color w:val="333333"/>
        </w:rPr>
        <w:t>юношескую.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аспартоацилазы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(ASPА).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17pter–p13.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Glu285Аla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(среди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евреев-ашкенази)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Ala305Glu.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Фермент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аспартоацилаза-2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расщепляет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N-ацетил-L-аспарагиновую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(N-ацетиласпартат)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L-аспартат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ацетат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тканях.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Молекулярные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неясны,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известно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N-ацетиласпартата.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Предполагается,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N-ацетиласпартат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обладает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осмолярностью,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способствует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возникновению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отека.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электронной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вакуоли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набухшей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цитоплазме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отростках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астроцитов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вакуолизация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аномальные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астроцитах.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Младенческая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изучена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месяце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фиксации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взора,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возбудимость,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вялое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сосание,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слабый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зрительный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контакт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«глаза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глаза»,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очевидными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3-му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месяцу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важнейшие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которых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неспособность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удерживать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вертикальном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положении,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трансформируется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спастичность.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Макроцефалия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окружность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оставаться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прирост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окружности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сохраняется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сочетаться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закрытия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родничка.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окружность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превышать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90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центилей.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сопровождающаяся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двигательной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последующем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сменяется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спастическим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гипертонусом,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указывая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вовлечение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пирамидной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сухожильных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кистевых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стопных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децеребрационная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декортикационная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ригидность.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высокие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«стартл»-рефлексы.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нарастает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тонико-клонические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нервов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26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окружности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достигает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плато.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возбудимы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наоборот,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сонливы.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работе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желудочно-кишечного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тракта,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приводящими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трудностям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гипотрофии.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Важное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диагностическое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выявляемые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диффузной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меньшей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мозжечок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ствол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1.4).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МР-томограммах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определяться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перивентрикулярной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области,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расценивают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перивентрикулярную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лейкомаляцию,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обусловленную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перинатальным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ЦНС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гипоксически-ишемического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генеза.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очагов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T2W.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1624584"/>
            <wp:effectExtent l="0" t="0" r="0" b="0"/>
            <wp:docPr id="5" name="image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1624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9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1.4.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Канаван.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спонгиозная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б)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Определение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N-ацетиласпартата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измерение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аспартоацилазы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ККФ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надежными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тестами,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применяемыми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диагноза.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N-ацетиласпартата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мМ/М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креатинина.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ДНК-диагностики.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Эффективных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существует.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Разрабатываются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генотерапии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Поскольку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носительства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евреев-ашкенази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высокая,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ДНК-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семейным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парам.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родителя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ДНК-исследования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носителями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патологического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предлагают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диагностики.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декаду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сроках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больше.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color w:val="333333"/>
        </w:rPr>
        <w:t>Некетотическая </w:t>
      </w:r>
      <w:r>
        <w:rPr>
          <w:color w:val="333333"/>
          <w:spacing w:val="37"/>
        </w:rPr>
        <w:t> </w:t>
      </w:r>
      <w:r>
        <w:rPr>
          <w:color w:val="333333"/>
        </w:rPr>
        <w:t>гиперглицинемия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#605899.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глициновая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энцефалопатия.</w:t>
      </w:r>
      <w:r>
        <w:rPr/>
      </w:r>
    </w:p>
    <w:p>
      <w:pPr>
        <w:pStyle w:val="BodyText"/>
        <w:spacing w:line="187" w:lineRule="auto" w:before="15"/>
        <w:ind w:right="1042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Некетотическая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гиперглицинемия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связанное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глицина,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ЦСЖ.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60-х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прошлого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появились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многочисленные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неясного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сопровождающихся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1969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7"/>
          <w:w w:val="105"/>
        </w:rPr>
        <w:t>Tada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установили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21"/>
          <w:w w:val="103"/>
        </w:rPr>
        <w:t> </w:t>
      </w:r>
      <w:r>
        <w:rPr>
          <w:color w:val="333333"/>
        </w:rPr>
        <w:t>нарушение </w:t>
      </w:r>
      <w:r>
        <w:rPr>
          <w:color w:val="333333"/>
          <w:spacing w:val="5"/>
        </w:rPr>
        <w:t> </w:t>
      </w:r>
      <w:r>
        <w:rPr>
          <w:color w:val="333333"/>
        </w:rPr>
        <w:t>глицинрасщепляющей </w:t>
      </w:r>
      <w:r>
        <w:rPr>
          <w:color w:val="333333"/>
          <w:spacing w:val="5"/>
        </w:rPr>
        <w:t> </w:t>
      </w:r>
      <w:r>
        <w:rPr>
          <w:color w:val="333333"/>
        </w:rPr>
        <w:t>системы.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Точная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неизвестна.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Финляндии: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1:55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форма.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гетерогенное,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генах.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кодирующий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(GLDC,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9p22),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(GCST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3p21.2–p21.1)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(GCSH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16q24).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GLDC.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847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состав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глицинрасщепляющей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компонента: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P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(пиридоксальфосфатзависимая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декарбоксилаза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глицина);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</w:rPr>
        <w:t>белок </w:t>
      </w:r>
      <w:r>
        <w:rPr>
          <w:color w:val="333333"/>
          <w:spacing w:val="2"/>
        </w:rPr>
        <w:t> </w:t>
      </w:r>
      <w:r>
        <w:rPr>
          <w:color w:val="333333"/>
        </w:rPr>
        <w:t>T </w:t>
      </w:r>
      <w:r>
        <w:rPr>
          <w:color w:val="333333"/>
          <w:spacing w:val="3"/>
        </w:rPr>
        <w:t> </w:t>
      </w:r>
      <w:r>
        <w:rPr>
          <w:color w:val="333333"/>
        </w:rPr>
        <w:t>(тетрагидрофолатзависимая </w:t>
      </w:r>
      <w:r>
        <w:rPr>
          <w:color w:val="333333"/>
          <w:spacing w:val="2"/>
        </w:rPr>
        <w:t> </w:t>
      </w:r>
      <w:r>
        <w:rPr>
          <w:color w:val="333333"/>
        </w:rPr>
        <w:t>аминометилтрансфераза);</w:t>
      </w:r>
      <w:r>
        <w:rPr/>
      </w:r>
    </w:p>
    <w:p>
      <w:pPr>
        <w:pStyle w:val="BodyText"/>
        <w:spacing w:line="186" w:lineRule="auto" w:before="17"/>
        <w:ind w:right="4196"/>
        <w:jc w:val="left"/>
      </w:pPr>
      <w:r>
        <w:rPr>
          <w:color w:val="333333"/>
          <w:w w:val="105"/>
        </w:rPr>
        <w:t>белок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(белок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переносчик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водорода,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содержащий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липоевую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кислоту);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L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(липоамиддегидрогеназа).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Эти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расщеплении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почках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мозге.</w:t>
      </w:r>
      <w:r>
        <w:rPr/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некетотической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гиперглицинемией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глицинрасщепляющей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утилизации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множественных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путях,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очередь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глицин-сериновых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превращениях.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являющегося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нейротрансмиттером.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действует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ингибитор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спинном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стволе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по-видимому,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гипотонии,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апноэ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икоте.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глицин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играет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возбуждении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объясняет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миоклонической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эпилепсии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повреждение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патологией.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Нарушение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утилизации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диффузным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процессов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миелинизации,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губчатой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агенезией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глиозом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Неонатальная</w:t>
      </w:r>
      <w:r>
        <w:rPr>
          <w:rFonts w:ascii="Segoe UI Semibold" w:hAnsi="Segoe UI Semibold"/>
          <w:b/>
          <w:color w:val="333333"/>
          <w:spacing w:val="-3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(классическая)</w:t>
      </w:r>
      <w:r>
        <w:rPr>
          <w:rFonts w:ascii="Segoe UI Semibold" w:hAnsi="Segoe UI Semibold"/>
          <w:b/>
          <w:color w:val="333333"/>
          <w:spacing w:val="-3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4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летаргия,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миоклонические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апноэ,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неукротимая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икота.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стремительного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остановке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дыхания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смерти,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диагностируются.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ребенок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месяца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искусственной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вентиляции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легких,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выжить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дышать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самостоятельно,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формируются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резистентные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антиэпилептической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(АЭТ),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постоянным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признаком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года.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Поздние</w:t>
      </w:r>
      <w:r>
        <w:rPr>
          <w:rFonts w:ascii="Segoe UI Semibold" w:hAnsi="Segoe UI Semibold"/>
          <w:b/>
          <w:color w:val="333333"/>
          <w:spacing w:val="-3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Эти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мягкое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разнообразную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картину.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манифестируют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развивалась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отсталость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эпизодами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хореи,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делириозные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вертикальный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офтальмопарез.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единичные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взрослом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наблюдался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парапарез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нерва,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отсталость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хореоатетоз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отсталость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судороги.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961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компьютерной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ЭЭГ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паттерн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вспышка–угнетение,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временем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трансформируется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мультифокальные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спайки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гипсаритмию.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агенезию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корково-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подкорковую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атрофию.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устанавливают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Соотношение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0,06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подтверждает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предполагаемый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Концентрация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глицина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пятнах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нормы.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w w:val="103"/>
        </w:rPr>
        <w:t> </w:t>
      </w:r>
      <w:r>
        <w:rPr>
          <w:color w:val="333333"/>
        </w:rPr>
        <w:t>проведение </w:t>
      </w:r>
      <w:r>
        <w:rPr>
          <w:color w:val="333333"/>
          <w:spacing w:val="28"/>
        </w:rPr>
        <w:t> </w:t>
      </w:r>
      <w:r>
        <w:rPr>
          <w:color w:val="333333"/>
        </w:rPr>
        <w:t>ДНК-диагностики.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Вальпроевая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ингибитор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противопоказанием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назначения.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запахом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кленового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сиропа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#248600.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лейциноз.</w:t>
      </w:r>
      <w:r>
        <w:rPr/>
      </w:r>
    </w:p>
    <w:p>
      <w:pPr>
        <w:pStyle w:val="BodyText"/>
        <w:spacing w:line="186" w:lineRule="auto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Black" w:hAnsi="Segoe UI Black" w:cs="Segoe UI Black" w:eastAsia="Segoe UI Black"/>
          <w:color w:val="333333"/>
          <w:w w:val="105"/>
        </w:rPr>
        <w:t>Болезнь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с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запахом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кленового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сиропа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мочи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манифестирующее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период,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разветвленных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аминокислот.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История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3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вопроса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1954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Menkes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четверых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семьи,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неврологическое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начиналось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наблюдался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напоминающий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кленового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сиропа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карамели.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1957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Westall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установили,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заболеванием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повышен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изолейцина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валина.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запахом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кленового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сиропа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средняя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1:185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распространено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высокоинбредных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популяциях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Пенсильвании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1:380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тяжести,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классическую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(острую),</w:t>
      </w:r>
      <w:r>
        <w:rPr>
          <w:color w:val="333333"/>
          <w:w w:val="103"/>
        </w:rPr>
        <w:t> </w:t>
      </w:r>
      <w:r>
        <w:rPr>
          <w:color w:val="333333"/>
        </w:rPr>
        <w:t>интеpмиттиpующую, </w:t>
      </w:r>
      <w:r>
        <w:rPr>
          <w:color w:val="333333"/>
          <w:spacing w:val="23"/>
        </w:rPr>
        <w:t> </w:t>
      </w:r>
      <w:r>
        <w:rPr>
          <w:color w:val="333333"/>
        </w:rPr>
        <w:t>промежуточную, </w:t>
      </w:r>
      <w:r>
        <w:rPr>
          <w:color w:val="333333"/>
          <w:spacing w:val="23"/>
        </w:rPr>
        <w:t> </w:t>
      </w:r>
      <w:r>
        <w:rPr>
          <w:color w:val="333333"/>
        </w:rPr>
        <w:t>тиаминзависимую.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91" w:lineRule="auto" w:before="13"/>
        <w:ind w:right="248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гетерогенное,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ферментного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дегидрогеназ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α-кетокислот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боковыми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(BCKAD).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BCKAD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(E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a,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b,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spacing w:val="-6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w w:val="105"/>
        </w:rPr>
        <w:t>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разветвленных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разветвленных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кетокислот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тканях.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кодирующий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a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субъединицу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(BCKDHA),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19q13.1–q13.2,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субъединицу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E1b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(BCKDHB)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6q14,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spacing w:val="-2"/>
          <w:w w:val="105"/>
          <w:position w:val="-4"/>
          <w:sz w:val="16"/>
          <w:szCs w:val="16"/>
        </w:rPr>
        <w:t> </w:t>
      </w:r>
      <w:r>
        <w:rPr>
          <w:color w:val="333333"/>
          <w:spacing w:val="-3"/>
          <w:w w:val="105"/>
        </w:rPr>
        <w:t>(DBT)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1p31,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spacing w:val="-3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(DLD)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7q31–q32.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spacing w:val="-2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(DLD)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заболеванию,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сходному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Ли.</w:t>
      </w:r>
      <w:r>
        <w:rPr/>
      </w:r>
    </w:p>
    <w:p>
      <w:pPr>
        <w:pStyle w:val="BodyText"/>
        <w:spacing w:line="20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spacing w:after="0" w:line="206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14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дегидрогеназ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α-кетокислот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боковыми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цепями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кетокислот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(превалирует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α-кетоизокапроновая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кислота).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кетоацидозу,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гипераммониемии,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токсически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действует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ЦНС,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вызывая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генерализованный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локальный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(белое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ствол)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гипомиелинизацию,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атрофию.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Безусловное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нейротоксическое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лейцин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кетокислоты.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Нейротоксический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эффект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сомнителен.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Токсическое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ЦНС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необратимые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(остановка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миграции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олигодендроглии)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обратимые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(угнетение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нейротрансмиттеров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источников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энергии).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Вторично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процессы: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доступность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субстратов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глюконеогенеза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аланина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глутамина,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избыточно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потребляемых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восстановления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α-кетокислот,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Патогномоничные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маркеры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L-аллоизолейцин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гидроксиизовалериановая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производными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накапливающихся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L-изолейцина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кетоизовалериановой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кетокислот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клиренсом</w:t>
      </w:r>
      <w:r>
        <w:rPr/>
      </w:r>
    </w:p>
    <w:p>
      <w:pPr>
        <w:pStyle w:val="BodyText"/>
        <w:spacing w:line="192" w:lineRule="auto"/>
        <w:ind w:right="407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почках.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тиаминзависимой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объясняют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связывания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тиаминпирофосфата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</w:t>
      </w:r>
      <w:r>
        <w:rPr>
          <w:color w:val="333333"/>
          <w:w w:val="105"/>
          <w:position w:val="-4"/>
          <w:sz w:val="16"/>
        </w:rPr>
        <w:t>1</w:t>
      </w:r>
      <w:r>
        <w:rPr>
          <w:color w:val="333333"/>
          <w:w w:val="105"/>
        </w:rPr>
        <w:t>α-субъединицей,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сайт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связывания.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кленового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сиропа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w w:val="103"/>
        </w:rPr>
        <w:t> </w:t>
      </w:r>
      <w:r>
        <w:rPr>
          <w:color w:val="333333"/>
        </w:rPr>
        <w:t>накоплением </w:t>
      </w:r>
      <w:r>
        <w:rPr>
          <w:color w:val="333333"/>
          <w:spacing w:val="17"/>
        </w:rPr>
        <w:t> </w:t>
      </w:r>
      <w:r>
        <w:rPr>
          <w:color w:val="333333"/>
        </w:rPr>
        <w:t>α-кето-β-метилвалериановой </w:t>
      </w:r>
      <w:r>
        <w:rPr>
          <w:color w:val="333333"/>
          <w:spacing w:val="17"/>
        </w:rPr>
        <w:t> </w:t>
      </w:r>
      <w:r>
        <w:rPr>
          <w:color w:val="333333"/>
        </w:rPr>
        <w:t>кислоты.</w:t>
      </w:r>
      <w:r>
        <w:rPr/>
      </w:r>
    </w:p>
    <w:p>
      <w:pPr>
        <w:pStyle w:val="BodyText"/>
        <w:spacing w:line="186" w:lineRule="auto"/>
        <w:ind w:right="8175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  <w:b/>
          <w:color w:val="333333"/>
          <w:spacing w:val="22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Классическая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(острая)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Эта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недели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отказа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необъяснимой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судорог,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сонливости,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быстропрогрессирующей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кому.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кетоацидоз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гипогликемия.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потеря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тонуса,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рефлекс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Моро,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стереотипные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педалирующих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боксирующих.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Промежуточная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11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промежуточной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дебютировать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внезапно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возникшей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преходящей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атаксии.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Внезапное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ухудшение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связано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стрессом,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напоминает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классическую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серная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пробка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специ-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фичный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сладкий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запах.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изолейцина,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моче.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метаболическими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кризами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показатели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нормальные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значения.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Интермиттирующая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1"/>
        </w:rPr>
        <w:t> </w:t>
      </w:r>
      <w:r>
        <w:rPr>
          <w:rFonts w:ascii="Segoe UI Semibold" w:hAnsi="Segoe UI Semibold"/>
          <w:b/>
          <w:color w:val="333333"/>
        </w:rPr>
        <w:t>фоpма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волнообразное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течение.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2-х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позже.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кетоацидоза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провоцируются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следующими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факторами: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вакцинацией,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интеркуррентными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инфекциями,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высокобелковой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диетой,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оперативными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вмешательствами.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приступами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дегидратации,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летаргией,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судорогами,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атаксией.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межприступный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предъявляют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жалоб,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показатели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(уровни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приступа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кетоацидоза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ступор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летальным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Тиаминчувствительная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9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Эта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выделяется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условно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отсутствия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четких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критериев.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таковым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промежуточной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частичным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купированием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клинико-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тиамина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больного,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отвечал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терапию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тиамином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ограничения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описано.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отека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1.5).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ганглиев,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набухание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выбуханию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напряжению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родничка,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расхождению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швов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черепа.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биохимические.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высокоэффективной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жидкостной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хроматографии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лейцина,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изолейцина,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Посредством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газовой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хроматографии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кетокислот: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</w:rPr>
        <w:t>кетоизовалериановой, </w:t>
      </w:r>
      <w:r>
        <w:rPr>
          <w:color w:val="333333"/>
          <w:spacing w:val="48"/>
        </w:rPr>
        <w:t> </w:t>
      </w:r>
      <w:r>
        <w:rPr>
          <w:color w:val="333333"/>
        </w:rPr>
        <w:t>α-кето-β-метилвалеpиановой, </w:t>
      </w:r>
      <w:r>
        <w:rPr>
          <w:color w:val="333333"/>
          <w:spacing w:val="48"/>
        </w:rPr>
        <w:t> </w:t>
      </w:r>
      <w:r>
        <w:rPr>
          <w:color w:val="333333"/>
        </w:rPr>
        <w:t>α-кетоизокапроновой.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Патогономоничные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маркеры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L-аллоизолейцин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α-гидроксиизовалериановая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производные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накапливающихся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L-изолейцина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α-кетоизовалериановой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кислоты.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725608"/>
            <wp:effectExtent l="0" t="0" r="0" b="0"/>
            <wp:docPr id="7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72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9"/>
        <w:ind w:right="309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1.5.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запахом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кленового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сиропа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мочи.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набухание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промежуточной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кетокислот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боковыми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увеличены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меньшей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степени,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Пpи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интеpмиттиpующей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фоpме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кетокислоты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боковыми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цепями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повышены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кризов.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w w:val="103"/>
        </w:rPr>
        <w:t> </w:t>
      </w:r>
      <w:r>
        <w:rPr>
          <w:color w:val="333333"/>
        </w:rPr>
        <w:t>проведение </w:t>
      </w:r>
      <w:r>
        <w:rPr>
          <w:color w:val="333333"/>
          <w:spacing w:val="28"/>
        </w:rPr>
        <w:t> </w:t>
      </w:r>
      <w:r>
        <w:rPr>
          <w:color w:val="333333"/>
        </w:rPr>
        <w:t>ДНК-диагностики.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Всем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высококалорийной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изолейцина,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минимальных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уровней,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поддержания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коммерчески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доступных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формул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дозированным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жиpов,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углеводов,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калорийности,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микроэлементов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витаминов,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обеспечивающих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хороший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эффект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MSUD-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Аналог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MSUD-Максамейд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14/20/40/70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-leu,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-ile,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-val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(производитель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«Инфаприм»,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Россия).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Адекватная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диетотерапия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специалистами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контролем.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еженедельно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контролировать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боковыми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цепями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домашним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контролем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кетокислот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(тест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динитрофенилгидразином).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промежуточной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интермиттирующей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удается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нормализовать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состояние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с/без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добавки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тиамина.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Потребность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лейцине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100–110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2–3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40–50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мг/сут.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компенсированных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адекватная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лейцина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400–600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лейцина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продуктах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целью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облегчения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расчета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лейцина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стандартные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таблицы,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количестве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соответвующего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лейцина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(табл.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1.7).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4809pt;width:235.3pt;height:73.7pt;mso-position-horizontal-relative:page;mso-position-vertical-relative:paragraph;z-index:119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508"/>
                    <w:gridCol w:w="1202"/>
                    <w:gridCol w:w="822"/>
                    <w:gridCol w:w="1153"/>
                  </w:tblGrid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Продукт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-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Количество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-7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Белок,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-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Лейцин,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мг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-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Коровье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молоко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Рис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Брокколи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45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Шпинат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20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Картофель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60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Бананы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20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55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1.7.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лейцина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продуктах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4"/>
        <w:rPr>
          <w:rFonts w:ascii="Segoe UI" w:hAnsi="Segoe UI" w:cs="Segoe UI" w:eastAsia="Segoe UI"/>
          <w:sz w:val="22"/>
          <w:szCs w:val="22"/>
        </w:rPr>
      </w:pPr>
    </w:p>
    <w:p>
      <w:pPr>
        <w:pStyle w:val="BodyText"/>
        <w:spacing w:line="186" w:lineRule="auto" w:before="100"/>
        <w:ind w:right="202"/>
        <w:jc w:val="left"/>
      </w:pPr>
      <w:r>
        <w:rPr>
          <w:color w:val="333333"/>
          <w:w w:val="105"/>
        </w:rPr>
        <w:t>Потребность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изолейцине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валине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ниже,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лейцине.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резкое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изолейцина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(ниже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100–150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мкМ/л),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развиться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энтеропатический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акродерматит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мегалобластная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анемия.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изолейцина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(начальная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изолейцина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валина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50–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мг/сут,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разделенная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приема).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Следует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избегать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длительных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перерывов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кормлении,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разветвленных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голодании.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острых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кризов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удаления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токсических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используют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перитонеальный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диализ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гемодиализ.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поддержания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питания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фазе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разработана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специальная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формула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парентеральной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содержащая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разветвленными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боковыми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цепями.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целью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минимизации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катаболических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применяют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инсулин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подкожно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0,3–0,4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введения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углеводов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23–26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соответственно.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Тиамин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мг/сут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установлении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пациентам.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Один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эффективных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избежать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строгих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диетарных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ограничений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предотвращает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кризов.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Опыт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трансплантации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показывает,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операции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значениям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декомпенсации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наблюдается.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Исход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факторов,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важнейшие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срок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адекватный</w:t>
      </w:r>
      <w:r>
        <w:rPr>
          <w:color w:val="333333"/>
          <w:w w:val="103"/>
        </w:rPr>
        <w:t> </w:t>
      </w:r>
      <w:r>
        <w:rPr>
          <w:color w:val="333333"/>
        </w:rPr>
        <w:t>биохимический </w:t>
      </w:r>
      <w:r>
        <w:rPr>
          <w:color w:val="333333"/>
          <w:spacing w:val="16"/>
        </w:rPr>
        <w:t> </w:t>
      </w:r>
      <w:r>
        <w:rPr>
          <w:color w:val="333333"/>
        </w:rPr>
        <w:t>контроль.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благоприятный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тщательном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контроле.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Тирозинемия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#276700.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фумарилацетоацетатгидролазы.</w:t>
      </w:r>
      <w:r>
        <w:rPr/>
      </w:r>
    </w:p>
    <w:p>
      <w:pPr>
        <w:pStyle w:val="BodyText"/>
        <w:spacing w:line="187" w:lineRule="auto" w:before="15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Тирозинемия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I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типа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фумарилацетоацетатгидролазы,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тирозинемию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Baber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1956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Тирозинемия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1:100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провинции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Квебек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(Канада),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Скандинавских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1:1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846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1:50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соответственно.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семье: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хроническую.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цитозольной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фумарилацетоацетатгидролазы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3"/>
          <w:w w:val="105"/>
        </w:rPr>
        <w:t>(FAH),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почках,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лимфоцитах.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5"/>
          <w:w w:val="105"/>
        </w:rPr>
        <w:t>FAH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15q23–q25.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Фермент,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экспрессирующийся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почках,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последнюю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реакцию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тирозина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гидролиз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фумарилацетоацетата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фумаровую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ацетоуксусную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Фумарилацетоацетат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малеилацетоацетат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накапливаются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организме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образуют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насыщенные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производные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сукцинилацетоацетон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сукцинилацетон.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высокотоксичными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соединениями,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прогрессирующего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(микро-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макронодулярный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цирроз)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высоким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риском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гепатоцеллюлярной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карциномы;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почечно-тубулярной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дисфункции;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гломерулосклероза;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Тирозинемия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выраженный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полиморфизм.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Острая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Возpаст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включают: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отказ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рвоту,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диарею,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дегидратацию,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гpубую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задеpжку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pазвития,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гипотрофию,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лихорадку,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гипотонию,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специфический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«вареного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капустного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листа»,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затянувшуюся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желтуху.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Часто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гепатомегалию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гепатоспленомегалию,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асцит,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генеpализованный/локальный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отек,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мелену.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Инфекции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причины,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активирующие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катаболические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стрессы,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возникновению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печеночных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кризов.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фебрильной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температуры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асцит,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желтуха,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абдоминальные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желудочно-кишечные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кровотечения.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Смерть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(6–8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кровотечения,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цирроза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каpциномы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Хроническая </w:t>
      </w:r>
      <w:r>
        <w:rPr>
          <w:rFonts w:ascii="Segoe UI Semibold" w:hAnsi="Segoe UI Semibold"/>
          <w:b/>
          <w:color w:val="333333"/>
          <w:spacing w:val="2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003"/>
        <w:jc w:val="both"/>
      </w:pPr>
      <w:r>
        <w:rPr>
          <w:color w:val="333333"/>
          <w:w w:val="105"/>
        </w:rPr>
        <w:t>Возраст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являются: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печеночные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печеночная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гепатомегалией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гепатоспленомегалией,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почечно-тубулярная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дисфункция,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нефромегалия,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рахит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рахитическими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скелета.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Нередко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гипертрофическая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обструктивная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кардиомиопатия,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артериальная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гипертония.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Часто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полиневропатии,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сопровождающиеся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парестезиями,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ригидность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установлению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«менингит».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артериальная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гипертензия,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тахикардия,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паралитическая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непроходимость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кишечника.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Длительность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дней.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Характерны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возникновение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аденоматоза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малигнизация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(гепатокарцинома)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2-х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специальное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3–10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печеночная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желудочно-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кишечные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кровотечения,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карцинома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гистологическом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цирроз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злокачественным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перерождением,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гипертрофия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островков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Лангерганса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поджелудочной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железы,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кардиомиопатии.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тирозина,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метионина.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отметить,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тирозина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высокоспецифичным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хронических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сукцинилацетона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Показано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тирозина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фенилаланина,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улучшает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функцию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физическое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тирозинемией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контролировать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удается.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недавнего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эффективным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тирозинемии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являлась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Современным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подходом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нитизинон,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NTBC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[2-(2-нитро-4-трифлуорометилбензоил)-1,3-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циклогексанедион].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Нитизинон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ингибирует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4-гидроксифенилпируватдиоксигеназу,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предотвращает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гепато-,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нефро-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нейротоксичных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соединений,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сукцинилацетон.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предотвращает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гепатокарциномы.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тирозина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повышается,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блокируется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распада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тирозина.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находящихся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нитизиноном,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тирозина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200–600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мМ/л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30–120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мМ/л).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Рекомендуют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соблюдать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низкобелковую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диету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1,8–2,4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белка/кг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4–5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белка/кг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старшего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сбалансированные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смеси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незаменимых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заменимых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углеводов,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жиров,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витаминов,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минеральных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микроэлементов,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тирозин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фенилаланин.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метионина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ограничивать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поступление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метионина.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зарегистрировано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питания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XPHEN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1"/>
          <w:w w:val="105"/>
        </w:rPr>
        <w:t>TYR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Тирозидон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XPHEN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TYR-Аналог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27"/>
          <w:w w:val="103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XPTM-Аналог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Ltd.;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«Нутриция»),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14/20/40/70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-tyr,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-phe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(производитель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«Инфаприм»,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Россия).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42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своевременном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мочевины</w:t>
      </w:r>
      <w:r>
        <w:rPr/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Каждое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редко,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суммарная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1:8200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сопоставимо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фенилкетонурии.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аргиназы,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неонатального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взрослого.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неспецифичны,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установлению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неправильного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диагноза.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механизмом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мочевинообразования,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гипераммониемией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острым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метаболическим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отеку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Азот,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образующийся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расщеплении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выводится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организма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аммиака,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Каждое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соединений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концентрациях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токсично.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Аммиак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образуется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процессе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дезаминирования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глутамата,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реакции,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катализируемой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глутаматдегидрогеназой.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Человек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выделяет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лишь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небольшое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аммиака,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превращается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мочевину,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аммиака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нейтральное</w:t>
      </w:r>
      <w:r>
        <w:rPr/>
      </w:r>
    </w:p>
    <w:p>
      <w:pPr>
        <w:pStyle w:val="BodyText"/>
        <w:spacing w:line="186" w:lineRule="auto"/>
        <w:ind w:right="787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нетоксичное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соединение.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Мочевина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образуется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циклической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последовательности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реакций,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протекающих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цикле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мочевинообразования.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локализованы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частично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цитозоле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клетки: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N-ацетилглутаматсинтетаза,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карбамоилфосфатсинтетаза,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орнитинтранскарбамилаза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(орнитинкарбамоилтрансфераза)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гепатоцитов;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аргининсукцинатсинтетаза,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аргининсукцинатлиаза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аргининсукцинатаргиназа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ферменты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цитозоля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1.6).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История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3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вопроса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19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карбамоилфосфатсинтетазы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53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1970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Freeman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врожденной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гипераммониемией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карбамоилфосфатсинтетазы.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1986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Granot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установлены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карбамоилфосфатсинтетазной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девочки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9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остро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развившейся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комой.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Verbiest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32-летней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женщины.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Пациентке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назначена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вальпроевая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генерализованных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тонико-клонических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развилось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коматозное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непереносимость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вальпроатов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мочевины.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749040"/>
            <wp:effectExtent l="0" t="0" r="0" b="0"/>
            <wp:docPr id="9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9"/>
        <w:ind w:right="24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8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1.6.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Субстраты,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продукты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коферменты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реакций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мочевинообразования: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карбамоилфосфат-синтетаза;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орнитинтранскарбамилаза;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синтаза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аргининянтарной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(аргининсукцинатсинтаза);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аргининсукцинатлиаза;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аргиназа;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N-ацетилглутаматсинтетаза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  <w:spacing w:val="-1"/>
        </w:rPr>
        <w:t>орнитинтранскарбамилазы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1962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Russell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двоюродных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сестер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гипераммониемией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Campbell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1971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летальная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1972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Scott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предположили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X-сцепленный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рецессивный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w w:val="103"/>
        </w:rPr>
        <w:t> </w:t>
      </w:r>
      <w:r>
        <w:rPr>
          <w:color w:val="333333"/>
        </w:rPr>
        <w:t>наследования </w:t>
      </w:r>
      <w:r>
        <w:rPr>
          <w:color w:val="333333"/>
          <w:spacing w:val="20"/>
        </w:rPr>
        <w:t> </w:t>
      </w:r>
      <w:r>
        <w:rPr>
          <w:color w:val="333333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Цитруллинемия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1962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Murray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мес,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родившегося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близкородственного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брака,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цитруллина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жидкостях.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аргининсукцинатлиазы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1958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Allan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аргининсукцинатлиазы.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неделе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характеризовались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приступами,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эпизодами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сознания,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увеличением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сухостью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покровов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дерматитом,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ломкостью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волос.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0"/>
        </w:rPr>
        <w:t> </w:t>
      </w:r>
      <w:r>
        <w:rPr>
          <w:rFonts w:ascii="Segoe UI Semibold" w:hAnsi="Segoe UI Semibold"/>
          <w:b/>
          <w:color w:val="333333"/>
        </w:rPr>
        <w:t>аргиназы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footerReference w:type="default" r:id="rId14"/>
          <w:pgSz w:w="11900" w:h="16840"/>
          <w:pgMar w:footer="253" w:header="280" w:top="480" w:bottom="440" w:left="360" w:right="360"/>
          <w:pgNumType w:start="2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spacing w:val="-4"/>
          <w:w w:val="105"/>
        </w:rPr>
        <w:t>Terheggen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(1969–1970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гг.)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наблюдали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сестер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близкородственного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брака,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27"/>
          <w:w w:val="103"/>
        </w:rPr>
        <w:t> </w:t>
      </w:r>
      <w:r>
        <w:rPr>
          <w:color w:val="333333"/>
          <w:w w:val="105"/>
        </w:rPr>
        <w:t>выявлялись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спастическая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параплегия,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цереброспинальной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высокое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аргинина.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1989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Grody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найдены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основы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18"/>
        </w:rPr>
        <w:t> </w:t>
      </w:r>
      <w:r>
        <w:rPr>
          <w:rFonts w:ascii="Segoe UI Semibold" w:hAnsi="Segoe UI Semibold"/>
          <w:b/>
          <w:color w:val="333333"/>
          <w:spacing w:val="-1"/>
        </w:rPr>
        <w:t>N-ацетилглутаматсинтетазы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1981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Bachmann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новорожденного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мальчика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гипераммониемией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ацетилглутаматсинтетазы.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Авторами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предположено,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экскреции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оротовой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N-ацетилглутаматсинтетазы.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1988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Bachmann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коллегами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больного,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6-го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развились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сомноленция,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тахипноэ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вскармливания.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аланина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глутамина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нормальных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показателях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оротовой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Каждое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карбамоилфосфатсинтетазы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1:1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аргининсукцинатсинтетазы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1:250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000,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аргининсукцинатлиазы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1:70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1:80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</w:rPr>
        <w:t>новорожденных </w:t>
      </w:r>
      <w:r>
        <w:rPr>
          <w:color w:val="333333"/>
          <w:spacing w:val="21"/>
        </w:rPr>
        <w:t> </w:t>
      </w:r>
      <w:r>
        <w:rPr>
          <w:color w:val="333333"/>
        </w:rPr>
        <w:t>мальчиков.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следующие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заболевания: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карбамоилфосфатсинтетазы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(гипераммониемия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CPS1;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#237300);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(гипераммониемия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spacing w:val="-24"/>
          <w:w w:val="105"/>
        </w:rPr>
        <w:t> </w:t>
      </w:r>
      <w:r>
        <w:rPr>
          <w:color w:val="333333"/>
          <w:spacing w:val="-6"/>
          <w:w w:val="105"/>
        </w:rPr>
        <w:t>OTC;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#311250);</w:t>
      </w:r>
      <w:r>
        <w:rPr/>
      </w:r>
    </w:p>
    <w:p>
      <w:pPr>
        <w:pStyle w:val="BodyText"/>
        <w:spacing w:line="186" w:lineRule="auto"/>
        <w:ind w:right="2847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аргининсукцинатсинтетазы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(цитрулинемия;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ASS;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#215700);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аргининсукцинатлиазы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(аргининянтарная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ацидурия;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ASL;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#207900);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аргиназы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#107830);</w:t>
      </w:r>
      <w:r>
        <w:rPr/>
      </w:r>
    </w:p>
    <w:p>
      <w:pPr>
        <w:pStyle w:val="BodyText"/>
        <w:spacing w:line="186" w:lineRule="auto"/>
        <w:ind w:right="5289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N-ацетилглутаматсинтетазы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#237310).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наследуются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орнитинтранскарбамилазы,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наследуемой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Х-сцепленному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рецессивному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мальчиков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девочек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недостаточности).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1.8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ответственные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мочевины,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метаболиты,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изменяется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азота,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образуется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распаде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азотсодержащих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молекул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организме.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любого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(CPSI,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6"/>
          <w:w w:val="105"/>
        </w:rPr>
        <w:t>OTC,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ASS,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ASL)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N-ацетилглутаматсинтетазы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предшественников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Цикл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мочевинообразования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выполняет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функций:</w:t>
      </w:r>
      <w:r>
        <w:rPr/>
      </w:r>
    </w:p>
    <w:p>
      <w:pPr>
        <w:pStyle w:val="BodyText"/>
        <w:numPr>
          <w:ilvl w:val="0"/>
          <w:numId w:val="2"/>
        </w:numPr>
        <w:tabs>
          <w:tab w:pos="483" w:val="left" w:leader="none"/>
        </w:tabs>
        <w:spacing w:line="179" w:lineRule="exact" w:before="0" w:after="0"/>
        <w:ind w:left="482" w:right="0" w:hanging="272"/>
        <w:jc w:val="left"/>
      </w:pPr>
      <w:r>
        <w:rPr>
          <w:color w:val="333333"/>
          <w:w w:val="105"/>
        </w:rPr>
        <w:t>дезинтоксикацию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ионов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мочевину;</w:t>
      </w:r>
      <w:r>
        <w:rPr/>
      </w:r>
    </w:p>
    <w:p>
      <w:pPr>
        <w:pStyle w:val="BodyText"/>
        <w:numPr>
          <w:ilvl w:val="0"/>
          <w:numId w:val="2"/>
        </w:numPr>
        <w:tabs>
          <w:tab w:pos="483" w:val="left" w:leader="none"/>
        </w:tabs>
        <w:spacing w:line="196" w:lineRule="exact" w:before="0" w:after="0"/>
        <w:ind w:left="482" w:right="0" w:hanging="272"/>
        <w:jc w:val="left"/>
      </w:pPr>
      <w:r>
        <w:rPr>
          <w:color w:val="333333"/>
          <w:w w:val="105"/>
        </w:rPr>
        <w:t>биосинтез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аргинина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novo;</w:t>
      </w:r>
      <w:r>
        <w:rPr/>
      </w:r>
    </w:p>
    <w:p>
      <w:pPr>
        <w:pStyle w:val="BodyText"/>
        <w:numPr>
          <w:ilvl w:val="0"/>
          <w:numId w:val="2"/>
        </w:numPr>
        <w:tabs>
          <w:tab w:pos="483" w:val="left" w:leader="none"/>
        </w:tabs>
        <w:spacing w:line="196" w:lineRule="exact" w:before="0" w:after="0"/>
        <w:ind w:left="482" w:right="0" w:hanging="272"/>
        <w:jc w:val="left"/>
      </w:pPr>
      <w:r>
        <w:rPr>
          <w:color w:val="333333"/>
          <w:w w:val="105"/>
        </w:rPr>
        <w:t>играет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регуляции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Новорожденные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хорошими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весо-ростовыми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показателями,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остро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симптомы: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летаргия,</w:t>
      </w:r>
      <w:r>
        <w:rPr>
          <w:color w:val="333333"/>
          <w:spacing w:val="27"/>
          <w:w w:val="105"/>
        </w:rPr>
        <w:t> </w:t>
      </w:r>
      <w:r>
        <w:rPr>
          <w:color w:val="333333"/>
          <w:w w:val="105"/>
        </w:rPr>
        <w:t>анорексия,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брадипноэ/тахипноэ,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гипотермия,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децеребрационная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декортикационная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w w:val="103"/>
        </w:rPr>
        <w:t> </w:t>
      </w:r>
      <w:r>
        <w:rPr>
          <w:color w:val="333333"/>
        </w:rPr>
        <w:t>коматозные </w:t>
      </w:r>
      <w:r>
        <w:rPr>
          <w:color w:val="333333"/>
          <w:spacing w:val="8"/>
        </w:rPr>
        <w:t> </w:t>
      </w:r>
      <w:r>
        <w:rPr>
          <w:color w:val="333333"/>
        </w:rPr>
        <w:t>состояния.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Если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мутационное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повреждение,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высокую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остаточную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стрессе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незначительным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задерживаться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триадой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признаков: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гипераммониемией,</w:t>
      </w:r>
      <w:r>
        <w:rPr>
          <w:color w:val="333333"/>
          <w:w w:val="103"/>
        </w:rPr>
        <w:t> </w:t>
      </w:r>
      <w:r>
        <w:rPr>
          <w:color w:val="333333"/>
        </w:rPr>
        <w:t>энцефалопатией, </w:t>
      </w:r>
      <w:r>
        <w:rPr>
          <w:color w:val="333333"/>
          <w:spacing w:val="7"/>
        </w:rPr>
        <w:t> </w:t>
      </w:r>
      <w:r>
        <w:rPr>
          <w:color w:val="333333"/>
        </w:rPr>
        <w:t>респираторным </w:t>
      </w:r>
      <w:r>
        <w:rPr>
          <w:color w:val="333333"/>
          <w:spacing w:val="7"/>
        </w:rPr>
        <w:t> </w:t>
      </w:r>
      <w:r>
        <w:rPr>
          <w:color w:val="333333"/>
        </w:rPr>
        <w:t>алкалозом.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органическими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ацидуриями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летаргии,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рвот,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совпадает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введения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летаргия,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переходящая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коматозное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состояние,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лечения.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6125pt;width:538.8pt;height:220.85pt;mso-position-horizontal-relative:page;mso-position-vertical-relative:paragraph;z-index:121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12"/>
                    <w:gridCol w:w="1153"/>
                    <w:gridCol w:w="2244"/>
                    <w:gridCol w:w="1386"/>
                    <w:gridCol w:w="3368"/>
                  </w:tblGrid>
                  <w:tr>
                    <w:trPr>
                      <w:trHeight w:val="797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Заболевание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4" w:right="39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Название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гена/локус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2" w:right="717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Изменение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концентрации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аминокислот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крови/плазме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32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Уровень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оротовой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кислоты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моче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Фермент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94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карбамоилфосфат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синтетазы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69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CPS1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2q35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109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Аргинин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Цитруллин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Глутамин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Аланин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Карбамоилфосфатсинтаза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5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орнитин-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транскарбамилазы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54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OTC</w:t>
                        </w:r>
                        <w:r>
                          <w:rPr>
                            <w:rFonts w:ascii="Segoe UI"/>
                            <w:color w:val="333333"/>
                            <w:spacing w:val="22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Xp21.1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109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Аргинин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Цитруллин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Глутамин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Аланин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4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Орнитинкарбамоилтрансфераза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(орнитинтранскарбамоилаза)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Цитруллинемия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70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ASS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9q34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100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Цитруллин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Аргинин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Аргининсукцинатсинтаза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Аргининянтарная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ацидурия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ASL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2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7cen-q11.2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63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Цитруллин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Аргинин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Аргининянтарная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кислота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Аргининосукцинатлиаза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аргиназы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65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sz w:val="19"/>
                          </w:rPr>
                          <w:t>ARG1</w:t>
                        </w:r>
                        <w:r>
                          <w:rPr>
                            <w:rFonts w:ascii="Segoe UI"/>
                            <w:color w:val="333333"/>
                            <w:spacing w:val="21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6q23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Аргинин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Аргиназа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1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9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N-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ацетилглутаматсинтетазы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5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45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NAGS</w:t>
                        </w:r>
                        <w:r>
                          <w:rPr>
                            <w:rFonts w:ascii="Segoe UI"/>
                            <w:color w:val="333333"/>
                            <w:spacing w:val="20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17q21.3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2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Глутамин,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аланин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38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6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N-ацетилглутаматсинтетаза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1.8.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мочевины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19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карбамоилфосфатсинтетазы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карбамоилфосфатсинтетазы,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орнитинтранскарбамилазы,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острую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тяжелую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дебютом.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(48–72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ч):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отказ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повторная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приступы.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переживших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кризы,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переходит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хроническую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стадию,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существует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повторных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перенесенных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глубокий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интеллектуальный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дефицит.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благоприятный,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форм,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цитруллина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аргинина.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бензонат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натрия,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фенилацетат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натрия,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аргинин.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Повторные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обострения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отмечаться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правильно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подобранной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  <w:spacing w:val="-1"/>
        </w:rPr>
        <w:t>орнитинтранскарбамилазы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2"/>
        <w:jc w:val="both"/>
      </w:pPr>
      <w:r>
        <w:rPr>
          <w:color w:val="333333"/>
          <w:w w:val="105"/>
        </w:rPr>
        <w:t>Протекает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сходно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карбамоилфосфатсинтетазы.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15%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девочек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инактивацией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Х-хромосомы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развиваться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гипераммониемия.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самостоятельно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отказываются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употребления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мясных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продуктов.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Цитруллинемия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Начало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сходно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карбамоилфосфатсинтетазы,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благоприятный,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уменьшается.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«мягкие»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цитруллинемии,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манифестирующие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цитруллина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аргинина.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Аргининянтарная </w:t>
      </w:r>
      <w:r>
        <w:rPr>
          <w:rFonts w:ascii="Segoe UI Semibold" w:hAnsi="Segoe UI Semibold"/>
          <w:b/>
          <w:color w:val="333333"/>
          <w:spacing w:val="22"/>
        </w:rPr>
        <w:t> </w:t>
      </w:r>
      <w:r>
        <w:rPr>
          <w:rFonts w:ascii="Segoe UI Semibold" w:hAnsi="Segoe UI Semibold"/>
          <w:b/>
          <w:color w:val="333333"/>
        </w:rPr>
        <w:t>ацидурия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алопеция,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ломкость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волос.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острые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частыми.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осложнением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цитруллин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аргинин.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Аргининянтарная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Аргининемия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Аргининемия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уникальным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мочевины,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кризы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гипераммониемии.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психоречевых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повторная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развития.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церебрального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паралича.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подтверждается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повышенного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аргинина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нормальным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периоде.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аргинина.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Недостаточность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18"/>
        </w:rPr>
        <w:t> </w:t>
      </w:r>
      <w:r>
        <w:rPr>
          <w:rFonts w:ascii="Segoe UI Semibold" w:hAnsi="Segoe UI Semibold"/>
          <w:b/>
          <w:color w:val="333333"/>
          <w:spacing w:val="-1"/>
        </w:rPr>
        <w:t>N-ацетилглутаматсинтетазы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Одно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самых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мочевины.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недооценивается,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трудно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диагностировать.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Ранние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карбамоилфосфатсинтетазы: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отказ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повторные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приступы.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дебютом.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Выраженная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гипераммониемия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изменением,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выявляемым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лабораторной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диагностике.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аргининемии,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превышает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мг/дл,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летаргии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многократных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рвот,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мг/дл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возникает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коматозное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500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мг/дл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350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мг/дл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длительность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коматозного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коррелирует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грубых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смертельным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исходом.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180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мг/дл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страдает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легкая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Диагностическое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значение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выявление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оротовой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1.8).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выявлении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немедленное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интенсивной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инфузионной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обязательно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определяют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аммония,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спектр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электролиты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кальций,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глюкозу,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лактат,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трансаминазы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направления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ниже.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Ограничение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белка.</w:t>
      </w:r>
      <w:r>
        <w:rPr/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Внутривенное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эмульсий.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аргинина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(кроме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аргиназы!).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Препараты,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направленные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аммония: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бензоат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натрия;</w:t>
      </w:r>
      <w:r>
        <w:rPr/>
      </w:r>
    </w:p>
    <w:p>
      <w:pPr>
        <w:pStyle w:val="BodyText"/>
        <w:spacing w:line="186" w:lineRule="auto"/>
        <w:ind w:right="8175"/>
        <w:jc w:val="left"/>
      </w:pPr>
      <w:r>
        <w:rPr>
          <w:color w:val="333333"/>
          <w:w w:val="105"/>
        </w:rPr>
        <w:t>фенилацетат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натрия;</w:t>
      </w:r>
      <w:r>
        <w:rPr>
          <w:color w:val="333333"/>
          <w:w w:val="103"/>
        </w:rPr>
        <w:t> </w:t>
      </w:r>
      <w:r>
        <w:rPr>
          <w:color w:val="333333"/>
        </w:rPr>
        <w:t>фенилбутират </w:t>
      </w:r>
      <w:r>
        <w:rPr>
          <w:color w:val="333333"/>
          <w:spacing w:val="5"/>
        </w:rPr>
        <w:t> </w:t>
      </w:r>
      <w:r>
        <w:rPr>
          <w:color w:val="333333"/>
        </w:rPr>
        <w:t>натрия.</w:t>
      </w:r>
      <w:r>
        <w:rPr/>
      </w:r>
    </w:p>
    <w:p>
      <w:pPr>
        <w:pStyle w:val="BodyText"/>
        <w:spacing w:line="193" w:lineRule="exact"/>
        <w:ind w:right="0"/>
        <w:jc w:val="left"/>
      </w:pPr>
      <w:r>
        <w:rPr>
          <w:color w:val="333333"/>
          <w:w w:val="105"/>
        </w:rPr>
        <w:t>Препараты,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бензоат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фенилбутират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натрия,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экскрецию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азота.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Фенилбутират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натрия,</w:t>
      </w:r>
      <w:r>
        <w:rPr/>
      </w:r>
    </w:p>
    <w:p>
      <w:pPr>
        <w:pStyle w:val="BodyText"/>
        <w:spacing w:line="187" w:lineRule="auto" w:before="36"/>
        <w:ind w:right="278"/>
        <w:jc w:val="left"/>
      </w:pPr>
      <w:r>
        <w:rPr>
          <w:color w:val="333333"/>
          <w:w w:val="105"/>
        </w:rPr>
        <w:t>«Ammonaps</w:t>
      </w:r>
      <w:r>
        <w:rPr>
          <w:rFonts w:ascii="Times New Roman" w:hAnsi="Times New Roman" w:cs="Times New Roman" w:eastAsia="Times New Roman"/>
          <w:color w:val="333333"/>
          <w:w w:val="105"/>
          <w:position w:val="8"/>
          <w:sz w:val="16"/>
          <w:szCs w:val="16"/>
        </w:rPr>
        <w:t>℘</w:t>
      </w:r>
      <w:r>
        <w:rPr>
          <w:color w:val="333333"/>
          <w:w w:val="105"/>
        </w:rPr>
        <w:t>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глицеролфенилбутират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«Равикти»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[компания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spacing w:val="-1"/>
          <w:w w:val="105"/>
        </w:rPr>
        <w:t>«Swedish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Orphan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Biovitrum»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(Швеция)]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показан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мочевины,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карбамоилфосфатсинтетазы,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аргининсукцинатсинтетазы.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Суточную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дозу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подбирать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индивидуально.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Рекомендуемая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450–600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массой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9,9–13,0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г/м</w:t>
      </w:r>
      <w:r>
        <w:rPr>
          <w:color w:val="333333"/>
          <w:w w:val="105"/>
          <w:position w:val="8"/>
          <w:sz w:val="16"/>
          <w:szCs w:val="16"/>
        </w:rPr>
        <w:t>2</w:t>
      </w:r>
      <w:r>
        <w:rPr>
          <w:color w:val="333333"/>
          <w:spacing w:val="-2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массой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кг,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подростков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взрослых.</w:t>
      </w:r>
      <w:r>
        <w:rPr/>
      </w:r>
    </w:p>
    <w:p>
      <w:pPr>
        <w:pStyle w:val="BodyText"/>
        <w:spacing w:line="195" w:lineRule="auto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N-ацетилглутаматсинтетазы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spacing w:val="-1"/>
          <w:w w:val="105"/>
        </w:rPr>
        <w:t>(NAGS)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образуется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N-ацетилглутамат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активатор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карбамоилфосфатсинтетазы.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карглумовую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кислоту,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100–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250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действующим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карбамилглутамат</w:t>
      </w:r>
      <w:r>
        <w:rPr>
          <w:rFonts w:ascii="Times New Roman" w:hAnsi="Times New Roman" w:cs="Times New Roman" w:eastAsia="Times New Roman"/>
          <w:color w:val="333333"/>
          <w:w w:val="105"/>
          <w:position w:val="8"/>
          <w:sz w:val="16"/>
          <w:szCs w:val="16"/>
        </w:rPr>
        <w:t>℘</w:t>
      </w:r>
      <w:r>
        <w:rPr>
          <w:color w:val="333333"/>
          <w:w w:val="105"/>
        </w:rPr>
        <w:t>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активной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N-ацетилглутамата.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аргинин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незаменимой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аминокислотой,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карбамоилфосфатсинтетазы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аргинин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100–170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аргинина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40–120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мкМ/л.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цитруллин.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цитруллинемии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аргининянтарной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аргинина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допустимый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аргинина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мкМ/л.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Аргинин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перорально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внутривенно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капельно.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3"/>
          <w:w w:val="105"/>
        </w:rPr>
        <w:t>Диетотерапия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Рекомендуется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1,25–2,0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г/кг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дополнительное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смеси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незаменимых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аминокислот.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производят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смеси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мочевинообразования,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например: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Dialamine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(«SHS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22"/>
          <w:w w:val="105"/>
        </w:rPr>
        <w:t> </w:t>
      </w:r>
      <w:r>
        <w:rPr>
          <w:color w:val="333333"/>
          <w:spacing w:val="-1"/>
          <w:w w:val="105"/>
        </w:rPr>
        <w:t>Ltd»;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Essential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Amino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Mix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(«SHS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Ltd»;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«Нутриция»).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Проведение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перитонеального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гемодиализа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ухудшении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вышеперечисленной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снижается.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ограничение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диетарного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бензоат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фенилацетат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натрия.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цикл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нормализовать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улучшает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развившиеся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мочевины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(недостаточности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карбамоилфосфатазы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орнитинтранскарбамилазной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недостаточности)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трансплантации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значительные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улучшения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использованием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методов.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орнитинтранскарбамилазы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обследование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Х-сцепленным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рецессивным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наследования.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предупреждает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гипераммониемических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кризов,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снижает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Гомоцистинурия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#236200.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цистатионин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β-синтетазы.</w:t>
      </w:r>
      <w:r>
        <w:rPr/>
      </w:r>
    </w:p>
    <w:p>
      <w:pPr>
        <w:pStyle w:val="BodyText"/>
        <w:spacing w:line="186" w:lineRule="auto" w:before="16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Гомоцистинурия</w:t>
      </w:r>
      <w:r>
        <w:rPr>
          <w:rFonts w:ascii="Segoe UI Black" w:hAnsi="Segoe UI Black" w:cs="Segoe UI Black" w:eastAsia="Segoe UI Black"/>
          <w:color w:val="333333"/>
          <w:spacing w:val="-28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—</w:t>
      </w:r>
      <w:r>
        <w:rPr>
          <w:rFonts w:ascii="Segoe UI Black" w:hAnsi="Segoe UI Black" w:cs="Segoe UI Black" w:eastAsia="Segoe UI Black"/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серосодержащих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скелета,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сосудов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C.M.B.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Field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1962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Гомоцистинурия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популяции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1:58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000–1:344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массового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выявлено,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достигать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1:20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000–1:65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гомоцистинурии: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пиридоксин-зависимую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пиридоксинрезистентную.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Пиридоксин-зависимая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половины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гомоцистинурии.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цистатионинсинтетазу.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цистатионинсинтетазы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(CBS)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21q22.3.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Европы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Arg369Cys.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8" w:lineRule="auto" w:before="16"/>
        <w:ind w:right="241"/>
        <w:jc w:val="left"/>
      </w:pP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метионина,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гомоцистеина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производных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(гомоцистеина)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жидкостях.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современным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представлениям,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гомоцистеин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повреждает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артерий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(сосудистую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стенку),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активируя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выброс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цитокинов,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циклинов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медиаторов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воспаления.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гомоцистеин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мощным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коагулянтом,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отложению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фибрина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способствует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тромбообразованию.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Избыток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гомоцистеина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влияет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коллагеновых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сшивок,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причин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остеопороза.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Витамин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  <w:szCs w:val="16"/>
        </w:rPr>
        <w:t>6</w:t>
      </w:r>
      <w:r>
        <w:rPr>
          <w:color w:val="333333"/>
          <w:spacing w:val="-7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кофактор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цистатионсинтетазы.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скорректированы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приемом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пиридоксина.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Гомоцистинурия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мультисистемное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разнообразное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Органами-мишенями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сосудистая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система,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система.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Реже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кожа,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волосы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печень.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гомоцистинурии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дебютные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относят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миопию,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плосковальгусные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стопы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вальгусную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деформацию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Походка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напоминает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походку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Чарли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Чаплина.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очевидной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вывиха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подвывиха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хрусталика,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астигматизм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8–10-летнему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возрасту.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офтальмологические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косоглазие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(24%),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катаракта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(21%),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глаукома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(19%),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(18%),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односторонняя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потеря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(15%).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Другими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костной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Марфана: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рост,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длинные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конечности,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арахнодактилия,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кифосколиоз,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плоскостопие.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Марфана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гомоцистинурией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остеопороз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трубчатых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костей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позвоночника,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отсталость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IQ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64).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половине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множественный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кариес.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проблемы,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депрессия,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обсессивно-компульсивные,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шизофреноподобные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психозы.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сердечно-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сосудистой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тромбозы,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служить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инвалидизации.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Цереброваскулярные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осложнения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пиком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подрост-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взрослых.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21%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дистония.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гипопигментацию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кожного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покрова,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эритему,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телеангиэктазии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панкреатиты.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Лабораторная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0"/>
        </w:rPr>
        <w:t> </w:t>
      </w:r>
      <w:r>
        <w:rPr>
          <w:rFonts w:ascii="Segoe UI Semibold" w:hAnsi="Segoe UI Semibold"/>
          <w:b/>
          <w:color w:val="333333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гомоцистинурии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гомоцистина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метионина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Качественный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нитропруссидом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простой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скрининг-тест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присутствие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гомоцистеина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ложноположительные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</w:rPr>
        <w:t>ложноотрицательные </w:t>
      </w:r>
      <w:r>
        <w:rPr>
          <w:color w:val="333333"/>
          <w:spacing w:val="36"/>
        </w:rPr>
        <w:t> </w:t>
      </w:r>
      <w:r>
        <w:rPr>
          <w:color w:val="333333"/>
        </w:rPr>
        <w:t>результаты.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1"/>
        <w:jc w:val="both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пиридоксинзависимой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пиридоксином,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оказывающим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активизирующее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влияние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цистатионинсинтетазу.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Рекомендуемая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пиридоксина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250–500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мг/сут.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гомоцистинурии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назначить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пиридоксин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показателей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определить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тактику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дальнейшего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1.7).</w:t>
      </w:r>
      <w:r>
        <w:rPr/>
      </w:r>
    </w:p>
    <w:p>
      <w:pPr>
        <w:spacing w:after="0" w:line="186" w:lineRule="auto"/>
        <w:jc w:val="both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пиридоксинрезистентной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метионина,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достигается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специальным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подбором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продуктов,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бедных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аминокислотой.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пищевого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рациона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полностью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исключают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продукты,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богатые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метионином: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мясо,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рыбу,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яйца,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сою.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Рекомендуемое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метионина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160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900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определяется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индивидуально.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Лечебные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диетические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продукты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предлагаются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несколькими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компаниями,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например: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XMET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Analog;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XMET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Maxamaid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(«SHS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1"/>
          <w:w w:val="105"/>
        </w:rPr>
        <w:t>Ltd»,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XMET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Maxamum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(«SHS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1"/>
          <w:w w:val="105"/>
        </w:rPr>
        <w:t>Ltd»,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«Нутриция»);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XMET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Хомидон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(«SHS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Ltd»,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«Нутриция»),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14/20/40/70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-met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(производитель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ЗАО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</w:rPr>
        <w:t>«Инфаприм», </w:t>
      </w:r>
      <w:r>
        <w:rPr>
          <w:color w:val="333333"/>
          <w:spacing w:val="5"/>
        </w:rPr>
        <w:t> </w:t>
      </w:r>
      <w:r>
        <w:rPr>
          <w:color w:val="333333"/>
        </w:rPr>
        <w:t>Россия).</w:t>
      </w:r>
      <w:r>
        <w:rPr/>
      </w:r>
    </w:p>
    <w:p>
      <w:pPr>
        <w:pStyle w:val="BodyText"/>
        <w:spacing w:line="195" w:lineRule="auto" w:before="9"/>
        <w:ind w:right="248"/>
        <w:jc w:val="left"/>
      </w:pPr>
      <w:r>
        <w:rPr>
          <w:color w:val="333333"/>
          <w:w w:val="105"/>
        </w:rPr>
        <w:t>Бетаин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(N,N,N-триметилглицин)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активирует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альтернативный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гомоцистеина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снизить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счет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превращения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гомоцистеина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метионин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бетаин-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гомоцистеинметилтрансферазы.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Cystadane</w:t>
      </w:r>
      <w:r>
        <w:rPr>
          <w:rFonts w:ascii="Times New Roman" w:hAnsi="Times New Roman" w:cs="Times New Roman" w:eastAsia="Times New Roman"/>
          <w:color w:val="333333"/>
          <w:w w:val="105"/>
          <w:position w:val="8"/>
          <w:sz w:val="16"/>
          <w:szCs w:val="16"/>
        </w:rPr>
        <w:t>℘</w:t>
      </w:r>
      <w:r>
        <w:rPr>
          <w:rFonts w:ascii="Times New Roman" w:hAnsi="Times New Roman" w:cs="Times New Roman" w:eastAsia="Times New Roman"/>
          <w:color w:val="333333"/>
          <w:spacing w:val="-5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(бетаин,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«Orphan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Europe»)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г/сут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младшего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возраста.</w:t>
      </w:r>
      <w:r>
        <w:rPr/>
      </w:r>
    </w:p>
    <w:p>
      <w:pPr>
        <w:pStyle w:val="BodyText"/>
        <w:spacing w:line="205" w:lineRule="exact"/>
        <w:ind w:right="0"/>
        <w:jc w:val="left"/>
      </w:pPr>
      <w:r>
        <w:rPr/>
        <w:pict>
          <v:shape style="position:absolute;margin-left:28.5pt;margin-top:9.091874pt;width:325.579116pt;height:309.024244pt;mso-position-horizontal-relative:page;mso-position-vertical-relative:paragraph;z-index:-260608" type="#_x0000_t75" stroked="false">
            <v:imagedata r:id="rId16" o:title=""/>
          </v:shape>
        </w:pic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4"/>
        <w:rPr>
          <w:rFonts w:ascii="Segoe UI" w:hAnsi="Segoe UI" w:cs="Segoe UI" w:eastAsia="Segoe UI"/>
          <w:sz w:val="22"/>
          <w:szCs w:val="22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1.7.</w:t>
      </w:r>
      <w:r>
        <w:rPr>
          <w:rFonts w:ascii="Segoe UI Semibold" w:hAnsi="Segoe UI Semibold"/>
          <w:b/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гомоцистинурии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(Blau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соавт.,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2006)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методами,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пиридоксинзависимой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благоприятный.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пиридоксинрезистентной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86" w:lineRule="auto"/>
        <w:ind w:right="5816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аминоацидопатии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86" w:lineRule="auto" w:before="0" w:after="0"/>
        <w:ind w:left="406" w:right="447" w:hanging="202"/>
        <w:jc w:val="left"/>
      </w:pPr>
      <w:r>
        <w:rPr>
          <w:color w:val="333333"/>
          <w:w w:val="105"/>
        </w:rPr>
        <w:t>Краснопольская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К.Д.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Справочное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пособие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Фохат,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364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86" w:lineRule="auto" w:before="0" w:after="0"/>
        <w:ind w:left="406" w:right="262" w:hanging="202"/>
        <w:jc w:val="left"/>
      </w:pPr>
      <w:r>
        <w:rPr>
          <w:color w:val="333333"/>
          <w:w w:val="105"/>
        </w:rPr>
        <w:t>Темин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П.А.,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Казанцева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Л.З.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нервно-психического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432.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86" w:lineRule="auto" w:before="0" w:after="0"/>
        <w:ind w:left="406" w:right="228" w:hanging="202"/>
        <w:jc w:val="left"/>
      </w:pPr>
      <w:r>
        <w:rPr>
          <w:color w:val="333333"/>
          <w:w w:val="105"/>
        </w:rPr>
        <w:t>Феничел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Джеральд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Педиатрическая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/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англ.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Н.Н.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Заваденко,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С.А.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Мальмберга,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О.А.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Пылаевой.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2004.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485.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Nervous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System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Childhood.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Edition.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Batshaw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M.L.,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MacArthur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R.B.,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Tuchman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Alternative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pathway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urea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cycle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disorders: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twenty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years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later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/>
      </w:r>
    </w:p>
    <w:p>
      <w:pPr>
        <w:pStyle w:val="BodyText"/>
        <w:spacing w:line="196" w:lineRule="exact"/>
        <w:ind w:left="406" w:right="0"/>
        <w:jc w:val="left"/>
      </w:pP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Pediatr.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138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Suppl).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S46–S54,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discussion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S-5.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86" w:lineRule="auto" w:before="17" w:after="0"/>
        <w:ind w:left="406" w:right="1009" w:hanging="202"/>
        <w:jc w:val="left"/>
      </w:pPr>
      <w:r>
        <w:rPr>
          <w:color w:val="333333"/>
          <w:w w:val="105"/>
        </w:rPr>
        <w:t>Baulny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H.O.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Benoist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J.F.,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Rigal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Methylmalonic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acidaemias: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management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outcome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28,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415–423.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86" w:lineRule="auto" w:before="0" w:after="0"/>
        <w:ind w:left="406" w:right="1395" w:hanging="202"/>
        <w:jc w:val="left"/>
      </w:pPr>
      <w:r>
        <w:rPr>
          <w:color w:val="333333"/>
          <w:w w:val="105"/>
        </w:rPr>
        <w:t>Baumgartner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M.R.,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Horster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Dionisi-Vici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Proposed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guidelines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management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methylmalonic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acidemia,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Orphan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2014.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130.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86" w:lineRule="auto" w:before="0" w:after="0"/>
        <w:ind w:left="406" w:right="857" w:hanging="202"/>
        <w:jc w:val="left"/>
      </w:pPr>
      <w:r>
        <w:rPr>
          <w:color w:val="333333"/>
          <w:w w:val="105"/>
        </w:rPr>
        <w:t>Blau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Hoffmann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G.F.,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Joe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Physician’s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Guide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3"/>
          <w:w w:val="105"/>
        </w:rPr>
        <w:t>Treatment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Follow-up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20"/>
          <w:w w:val="103"/>
        </w:rPr>
        <w:t> </w:t>
      </w:r>
      <w:r>
        <w:rPr>
          <w:color w:val="333333"/>
          <w:spacing w:val="-1"/>
          <w:w w:val="105"/>
        </w:rPr>
        <w:t>Springer-Verlag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Berlin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Heidelberg.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2006.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1"/>
          <w:w w:val="105"/>
        </w:rPr>
        <w:t>Springer-Verlag.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405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3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Brandt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N.J.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1"/>
          <w:w w:val="105"/>
        </w:rPr>
        <w:t>Symptoms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Signs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Organic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Acidurias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1984.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23–27.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17" w:after="0"/>
        <w:ind w:left="406" w:right="387" w:hanging="202"/>
        <w:jc w:val="left"/>
      </w:pPr>
      <w:r>
        <w:rPr>
          <w:color w:val="333333"/>
          <w:w w:val="105"/>
        </w:rPr>
        <w:t>Brismar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J.,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Ozand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P.T.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MR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brain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glutaric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acidemia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type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I: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review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59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published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cases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report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2"/>
          <w:w w:val="105"/>
        </w:rPr>
        <w:t>AJNR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Neuroradiol.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1995.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16.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675–683.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0" w:after="0"/>
        <w:ind w:left="406" w:right="227" w:hanging="202"/>
        <w:jc w:val="left"/>
      </w:pPr>
      <w:r>
        <w:rPr>
          <w:color w:val="333333"/>
          <w:w w:val="105"/>
        </w:rPr>
        <w:t>Daire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A.A.,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1"/>
          <w:w w:val="105"/>
        </w:rPr>
        <w:t>Renaldo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F.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Enlargement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Optic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Chiasm: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Novel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Imaging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Finding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Glutaric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Aciduria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4"/>
          <w:w w:val="105"/>
        </w:rPr>
        <w:t>Type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Neuroradiol.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2021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Sep.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42,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1722–1726.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10.3174/ajnr.A7199.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2021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Jul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8.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0" w:after="0"/>
        <w:ind w:left="406" w:right="1047" w:hanging="202"/>
        <w:jc w:val="left"/>
      </w:pPr>
      <w:r>
        <w:rPr>
          <w:color w:val="333333"/>
          <w:w w:val="105"/>
        </w:rPr>
        <w:t>Filipowicz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H.R.,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Ernst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S.L.,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Ashurst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C.L.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changes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associated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hyperammonemia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acidemia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2006.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88.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123–130.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0" w:after="0"/>
        <w:ind w:left="406" w:right="228" w:hanging="202"/>
        <w:jc w:val="left"/>
      </w:pPr>
      <w:r>
        <w:rPr>
          <w:color w:val="333333"/>
          <w:w w:val="105"/>
        </w:rPr>
        <w:t>Hoffmann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G.F.,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Gibson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K.M.,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Nyhan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W.L.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Neurological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manifestations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organic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Eur.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Pediatr.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1994.</w:t>
      </w:r>
      <w:r>
        <w:rPr>
          <w:color w:val="333333"/>
          <w:spacing w:val="20"/>
          <w:w w:val="103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153.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94–100.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0" w:after="0"/>
        <w:ind w:left="406" w:right="936" w:hanging="202"/>
        <w:jc w:val="left"/>
      </w:pPr>
      <w:r>
        <w:rPr>
          <w:color w:val="333333"/>
          <w:w w:val="105"/>
        </w:rPr>
        <w:t>Ierardi-Curto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Kaplan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Saitta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glutamine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paradox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neonate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acidaemia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severe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hyperammonaemia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2000.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23,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85–86.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102" w:after="0"/>
        <w:ind w:left="406" w:right="520" w:hanging="202"/>
        <w:jc w:val="left"/>
      </w:pPr>
      <w:r>
        <w:rPr>
          <w:color w:val="333333"/>
          <w:spacing w:val="-1"/>
          <w:w w:val="105"/>
        </w:rPr>
        <w:t>Kolker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Valayannopoulos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V.,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Burlina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A.B.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phenotypic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spectrum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organic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acidurias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urea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cycle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disorders.</w:t>
      </w:r>
      <w:r>
        <w:rPr>
          <w:color w:val="333333"/>
          <w:spacing w:val="21"/>
          <w:w w:val="103"/>
        </w:rPr>
        <w:t> </w:t>
      </w:r>
      <w:r>
        <w:rPr>
          <w:color w:val="333333"/>
          <w:spacing w:val="-3"/>
          <w:w w:val="105"/>
        </w:rPr>
        <w:t>Part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2: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evolving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phenotype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2015.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38,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1059–1074.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0" w:after="0"/>
        <w:ind w:left="406" w:right="461" w:hanging="202"/>
        <w:jc w:val="left"/>
      </w:pPr>
      <w:r>
        <w:rPr>
          <w:color w:val="333333"/>
          <w:w w:val="105"/>
        </w:rPr>
        <w:t>Maines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Catesini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Boenzi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Plasma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methylcitric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its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correlations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other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biomarkers: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impact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follow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up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methylmalonic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academia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2020.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43.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23"/>
          <w:w w:val="103"/>
        </w:rPr>
        <w:t> </w:t>
      </w:r>
      <w:r>
        <w:rPr>
          <w:color w:val="333333"/>
        </w:rPr>
        <w:t>1173–1185. </w:t>
      </w:r>
      <w:r>
        <w:rPr>
          <w:color w:val="333333"/>
          <w:spacing w:val="8"/>
        </w:rPr>
        <w:t> </w:t>
      </w:r>
      <w:r>
        <w:rPr>
          <w:color w:val="333333"/>
        </w:rPr>
        <w:t>https://doi. </w:t>
      </w:r>
      <w:r>
        <w:rPr>
          <w:color w:val="333333"/>
          <w:spacing w:val="8"/>
        </w:rPr>
        <w:t> </w:t>
      </w:r>
      <w:r>
        <w:rPr>
          <w:color w:val="333333"/>
        </w:rPr>
        <w:t>org/10.1002/jimd.12287.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0" w:after="0"/>
        <w:ind w:left="406" w:right="1047" w:hanging="202"/>
        <w:jc w:val="left"/>
      </w:pPr>
      <w:r>
        <w:rPr>
          <w:color w:val="333333"/>
          <w:w w:val="105"/>
        </w:rPr>
        <w:t>Manoli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Sysol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J.R.,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Epping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FGF21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underlies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hormetic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response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stress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methylmalonic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academia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JCI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Insight.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2018.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23.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e124351.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https://doi.org/10.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1172/jci.insight.124351.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Menkes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J.H.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Textbook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Philadelphia: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Lea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&amp;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Febiger,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1985.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827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4"/>
        </w:numPr>
        <w:tabs>
          <w:tab w:pos="407" w:val="left" w:leader="none"/>
        </w:tabs>
        <w:spacing w:line="186" w:lineRule="auto" w:before="17" w:after="0"/>
        <w:ind w:left="406" w:right="397" w:hanging="202"/>
        <w:jc w:val="left"/>
      </w:pPr>
      <w:r>
        <w:rPr>
          <w:color w:val="333333"/>
          <w:w w:val="105"/>
        </w:rPr>
        <w:t>Molema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Jacobs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E.H.,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Onkenhout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Fibroblast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growth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factor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biomarker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long-term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complications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organic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acidemias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2018.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41,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1179–1187.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https://doi.org/10.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1007/s10545-018-0244-6.</w:t>
      </w:r>
      <w:r>
        <w:rPr/>
      </w:r>
    </w:p>
    <w:p>
      <w:pPr>
        <w:pStyle w:val="BodyText"/>
        <w:numPr>
          <w:ilvl w:val="0"/>
          <w:numId w:val="5"/>
        </w:numPr>
        <w:tabs>
          <w:tab w:pos="407" w:val="left" w:leader="none"/>
        </w:tabs>
        <w:spacing w:line="186" w:lineRule="auto" w:before="0" w:after="0"/>
        <w:ind w:left="406" w:right="554" w:hanging="202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C.R.,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Beaudet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Sly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W.S.,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Valle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Basis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New-York: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McGraw-Hill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(pub.)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(8th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ed.),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6338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/>
      </w:r>
    </w:p>
    <w:p>
      <w:pPr>
        <w:pStyle w:val="BodyText"/>
        <w:numPr>
          <w:ilvl w:val="0"/>
          <w:numId w:val="5"/>
        </w:numPr>
        <w:tabs>
          <w:tab w:pos="407" w:val="left" w:leader="none"/>
        </w:tabs>
        <w:spacing w:line="186" w:lineRule="auto" w:before="0" w:after="0"/>
        <w:ind w:left="406" w:right="228" w:hanging="202"/>
        <w:jc w:val="left"/>
      </w:pPr>
      <w:r>
        <w:rPr>
          <w:color w:val="333333"/>
          <w:w w:val="105"/>
        </w:rPr>
        <w:t>Zwickler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Haege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Riderer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decompensation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methylmalonic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aciduria: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which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biochemical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parameters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are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discriminative?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2012.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35.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797–806.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https://doi.org/10.1007/s10545-011-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9426-1.</w:t>
      </w:r>
      <w:r>
        <w:rPr/>
      </w:r>
    </w:p>
    <w:p>
      <w:pPr>
        <w:pStyle w:val="BodyText"/>
        <w:numPr>
          <w:ilvl w:val="0"/>
          <w:numId w:val="5"/>
        </w:numPr>
        <w:tabs>
          <w:tab w:pos="407" w:val="left" w:leader="none"/>
        </w:tabs>
        <w:spacing w:line="186" w:lineRule="auto" w:before="0" w:after="0"/>
        <w:ind w:left="406" w:right="333" w:hanging="202"/>
        <w:jc w:val="left"/>
      </w:pPr>
      <w:r>
        <w:rPr>
          <w:color w:val="333333"/>
          <w:w w:val="105"/>
        </w:rPr>
        <w:t>Zwickler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Riderer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Haege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Usefulness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biochemical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parameters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decisionmaking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start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emergency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treatment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propionic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academia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2014.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37.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31–37.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https://doi.org/10.1007/s10545-013-9621-3.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5" w:lineRule="auto" w:before="18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1962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Luft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коллегами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сестер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нетиреоидным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гиперметаболизмом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«потерей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сопряжения»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окислением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фосфорилированием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Люфта)</w:t>
      </w:r>
      <w:r>
        <w:rPr>
          <w:rFonts w:ascii="Segoe UI Black" w:hAnsi="Segoe UI Black" w:cs="Segoe UI Black" w:eastAsia="Segoe UI Black"/>
          <w:color w:val="333333"/>
          <w:w w:val="105"/>
        </w:rPr>
        <w:t>.</w:t>
      </w:r>
      <w:r>
        <w:rPr>
          <w:rFonts w:ascii="Segoe UI Black" w:hAnsi="Segoe UI Black" w:cs="Segoe UI Black" w:eastAsia="Segoe UI Black"/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открыто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разнообразных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наследования,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уникальный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митохондриальный,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цитоплазматический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медицина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самых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развивающихся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направлений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медицинской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генетики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увеличивается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каждым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годом,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механизмах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патогенеза,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разрабатываются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подходы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Суммарная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оценкам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000–1:10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Классификация,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этиология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митохондриях,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крупных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органеллах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огромное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разнообразных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множество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направлено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выработку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энергии: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β-окисление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включающее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карнитиновый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цикл,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метаболизм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цикл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трикарбоновых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окислительное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фосфорилирование,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включающее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дыхательную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сопряжение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окислением/фосфорилированием,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Наследственные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каждого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термином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«митохондриальные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принято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обозначать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митохондрий).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(БДЦМ)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пяти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(КДЦМ),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обеспечивают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заключительный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этап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клеточного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дыхания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аденозинтрифосфорной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(АТФ).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состав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КДЦМ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80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полипептидов,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подавляющее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ядерной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(яДНК).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(мтДНК)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13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субъединиц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КДЦМ,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(тРНК,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рРНК),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необходимые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митохондриях.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дыхательная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локализована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мембране.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Каждый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пяти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мультимерных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полипептидных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компонентов:</w:t>
      </w:r>
      <w:r>
        <w:rPr/>
      </w:r>
    </w:p>
    <w:p>
      <w:pPr>
        <w:pStyle w:val="BodyText"/>
        <w:spacing w:line="186" w:lineRule="auto"/>
        <w:ind w:right="5816"/>
        <w:jc w:val="left"/>
      </w:pPr>
      <w:r>
        <w:rPr>
          <w:color w:val="333333"/>
          <w:w w:val="105"/>
        </w:rPr>
        <w:t>НАД×Н: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убихинон-оксидоредуктаза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(комплекс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I);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сукцинат: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убихинон-оксидоредуктаза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(комплекс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II);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убихинол: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ферроцитохром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оксидоредуктазой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(комплекс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III);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цитохром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оксидазой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(комплекс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IV);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АТФ-синтазу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(комплекс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V).</w:t>
      </w:r>
      <w:r>
        <w:rPr/>
      </w:r>
    </w:p>
    <w:p>
      <w:pPr>
        <w:pStyle w:val="BodyText"/>
        <w:spacing w:line="186" w:lineRule="auto" w:before="17"/>
        <w:ind w:right="214"/>
        <w:jc w:val="left"/>
      </w:pPr>
      <w:r>
        <w:rPr>
          <w:color w:val="333333"/>
          <w:w w:val="105"/>
        </w:rPr>
        <w:t>I–IV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комплексы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вовлечены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электронный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транспорт,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тогда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V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комплекс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АТФ.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дополнение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малых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переносчика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электронов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убихинон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(коэнзим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Q,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CoQ)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цитохром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вовлечены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электронов.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богатые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энергией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электроны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последовательных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носителей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транспортируются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дыхательную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цепь,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освобожденная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энергия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используется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накачки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протонов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внутреннюю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мембрану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матрикса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межмембранное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пространство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внешней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мембране.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Образующийся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электрохимический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протоновый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градиент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используется,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чтобы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генерировать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АТФ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V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2.1).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классификаций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этиологический,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т.е.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молекулярно-</w:t>
      </w:r>
      <w:r>
        <w:rPr>
          <w:color w:val="333333"/>
          <w:w w:val="103"/>
        </w:rPr>
        <w:t> </w:t>
      </w:r>
      <w:r>
        <w:rPr>
          <w:color w:val="333333"/>
        </w:rPr>
        <w:t>генетический </w:t>
      </w:r>
      <w:r>
        <w:rPr>
          <w:color w:val="333333"/>
          <w:spacing w:val="8"/>
        </w:rPr>
        <w:t> </w:t>
      </w:r>
      <w:r>
        <w:rPr>
          <w:color w:val="333333"/>
        </w:rPr>
        <w:t>принцип.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210371"/>
            <wp:effectExtent l="0" t="0" r="0" b="0"/>
            <wp:docPr id="11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210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6"/>
        <w:ind w:right="24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2.1.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Дыхательная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Римскими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цифрами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(I–V)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обозначены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комплексы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митохондрий.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цитохром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Q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коэнзим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Q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Молекулярно-генетическая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13"/>
        </w:rPr>
        <w:t> </w:t>
      </w:r>
      <w:r>
        <w:rPr>
          <w:rFonts w:ascii="Segoe UI Semibold" w:hAnsi="Segoe UI Semibold"/>
          <w:b/>
          <w:color w:val="333333"/>
        </w:rPr>
        <w:t>классификация </w:t>
      </w:r>
      <w:r>
        <w:rPr>
          <w:rFonts w:ascii="Segoe UI Semibold" w:hAnsi="Segoe UI Semibold"/>
          <w:b/>
          <w:color w:val="333333"/>
          <w:spacing w:val="14"/>
        </w:rPr>
        <w:t> </w:t>
      </w:r>
      <w:r>
        <w:rPr>
          <w:rFonts w:ascii="Segoe UI Semibold" w:hAnsi="Segoe UI Semibold"/>
          <w:b/>
          <w:color w:val="333333"/>
          <w:spacing w:val="-1"/>
        </w:rPr>
        <w:t>митохондриальных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14"/>
        </w:rPr>
        <w:t> </w:t>
      </w:r>
      <w:r>
        <w:rPr>
          <w:rFonts w:ascii="Segoe UI Semibold" w:hAnsi="Segoe UI Semibold"/>
          <w:b/>
          <w:color w:val="333333"/>
        </w:rPr>
        <w:t>болезней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1"/>
          <w:numId w:val="5"/>
        </w:numPr>
        <w:tabs>
          <w:tab w:pos="359" w:val="left" w:leader="none"/>
        </w:tabs>
        <w:spacing w:line="224" w:lineRule="exact" w:before="56" w:after="0"/>
        <w:ind w:left="358" w:right="0" w:hanging="148"/>
        <w:jc w:val="left"/>
      </w:pPr>
      <w:r>
        <w:rPr>
          <w:color w:val="333333"/>
          <w:w w:val="105"/>
        </w:rPr>
        <w:t>Дефекты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ДНК.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Точечные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мутации.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Единичные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делеции.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Дупликации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дупликации/делеции.</w:t>
      </w:r>
      <w:r>
        <w:rPr/>
      </w:r>
    </w:p>
    <w:p>
      <w:pPr>
        <w:pStyle w:val="BodyText"/>
        <w:numPr>
          <w:ilvl w:val="1"/>
          <w:numId w:val="5"/>
        </w:numPr>
        <w:tabs>
          <w:tab w:pos="411" w:val="left" w:leader="none"/>
        </w:tabs>
        <w:spacing w:line="196" w:lineRule="exact" w:before="0" w:after="0"/>
        <w:ind w:left="410" w:right="0" w:hanging="200"/>
        <w:jc w:val="left"/>
      </w:pPr>
      <w:r>
        <w:rPr>
          <w:color w:val="333333"/>
          <w:w w:val="105"/>
        </w:rPr>
        <w:t>Дефекты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ядерной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Дефекты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яДНК,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КДЦМ.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Дефекты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яДНК,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ответственных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сборку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КДЦМ.</w:t>
      </w:r>
      <w:r>
        <w:rPr/>
      </w:r>
    </w:p>
    <w:p>
      <w:pPr>
        <w:pStyle w:val="BodyText"/>
        <w:numPr>
          <w:ilvl w:val="1"/>
          <w:numId w:val="5"/>
        </w:numPr>
        <w:tabs>
          <w:tab w:pos="463" w:val="left" w:leader="none"/>
        </w:tabs>
        <w:spacing w:line="196" w:lineRule="exact" w:before="0" w:after="0"/>
        <w:ind w:left="462" w:right="0" w:hanging="252"/>
        <w:jc w:val="left"/>
      </w:pPr>
      <w:r>
        <w:rPr>
          <w:color w:val="333333"/>
          <w:w w:val="105"/>
        </w:rPr>
        <w:t>Дефекты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ДНК,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вызванные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яДНК.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Тканеспецифичные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дупликации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numPr>
          <w:ilvl w:val="2"/>
          <w:numId w:val="5"/>
        </w:numPr>
        <w:tabs>
          <w:tab w:pos="413" w:val="left" w:leader="none"/>
        </w:tabs>
        <w:spacing w:line="196" w:lineRule="exact" w:before="0" w:after="0"/>
        <w:ind w:left="412" w:right="0" w:hanging="202"/>
        <w:jc w:val="left"/>
      </w:pPr>
      <w:r>
        <w:rPr>
          <w:color w:val="333333"/>
          <w:w w:val="105"/>
        </w:rPr>
        <w:t>Истощение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86" w:lineRule="auto" w:before="17"/>
        <w:ind w:right="946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Заболевания,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наследуются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принципам,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менделирующие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свои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уникальными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свойствами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Гетероплазмия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пороговый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эффект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Каждая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соматическая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содержит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сотен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тысяч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копий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энергетического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метаболизма.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процессе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клеточного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молекулы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случайным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распределяются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дочерним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клеткам.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копии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одинаковы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(гомоплазмия).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Патогенные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затронуть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копий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создавая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смесь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нормальных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мутантных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копий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(гетероплазмия).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частности,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точковыми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мутациями)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соотношения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нормальных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мутантных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копий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тканях.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энергетических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потребностей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конкретной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гетероплазмии,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необходимый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фенотипического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различен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(так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называемый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пороговый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эффект).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Митотическая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  <w:spacing w:val="-1"/>
        </w:rPr>
        <w:t>сегрегация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клеточного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измениться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пропорции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дочерних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соответственно,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измениться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феномен,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называемый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сегрегацией,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объясняет,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почему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меняться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фенотип.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Материнский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наследования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мтДНК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линии.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Яйцеклетка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содержит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сотни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сперматозоид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содержит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5–10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описанные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патогенные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унаследованы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матери.</w:t>
      </w:r>
      <w:r>
        <w:rPr/>
      </w:r>
    </w:p>
    <w:p>
      <w:pPr>
        <w:pStyle w:val="BodyText"/>
        <w:spacing w:line="186" w:lineRule="auto"/>
        <w:ind w:right="698"/>
        <w:jc w:val="both"/>
      </w:pPr>
      <w:r>
        <w:rPr>
          <w:color w:val="333333"/>
          <w:w w:val="105"/>
        </w:rPr>
        <w:t>Вследствие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скорость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мутирования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мутирования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ядерного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генома,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весьма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разнообразны.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БДЦМ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дебютировать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проявляться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любой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органов.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Наиболее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мышечная,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эндокринная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отражает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закономерность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потребности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тканей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фосфорилирования.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определенными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выделить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БДЦМ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2.1).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6057pt;width:538.8pt;height:162.6pt;mso-position-horizontal-relative:page;mso-position-vertical-relative:paragraph;z-index:126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410"/>
                    <w:gridCol w:w="760"/>
                    <w:gridCol w:w="4684"/>
                    <w:gridCol w:w="2048"/>
                    <w:gridCol w:w="1860"/>
                  </w:tblGrid>
                  <w:tr>
                    <w:trPr>
                      <w:trHeight w:val="405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301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Синдромы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БДЦМ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MIM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Расшифровка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названия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3" w:right="27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Наиболее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частые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мутации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мтДНК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Мутации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яДНК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1"/>
                            <w:w w:val="105"/>
                            <w:sz w:val="19"/>
                          </w:rPr>
                          <w:t>MELAS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-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#540000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7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Митохондриальная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энцефаломиопатия,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лактатацидоз,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инсультоподобные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приступы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состояния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24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A3243G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T3271C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G13513A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MERRF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-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#545000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6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Миоклонус-эпилепсия,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наличие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«рваных»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красных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волокон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мышечном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биоптате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34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A8344G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A8356G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LHON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-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#535000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Нейропатия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зрительных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нервов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Лебера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24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G3460A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G11778A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T14484C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19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1"/>
                            <w:w w:val="105"/>
                            <w:sz w:val="19"/>
                          </w:rPr>
                          <w:t>DNAJC30,</w:t>
                        </w:r>
                        <w:r>
                          <w:rPr>
                            <w:rFonts w:asci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pacing w:val="-5"/>
                            <w:w w:val="105"/>
                            <w:sz w:val="19"/>
                          </w:rPr>
                          <w:t>MCAT</w:t>
                        </w:r>
                        <w:r>
                          <w:rPr>
                            <w:rFonts w:ascii="Segoe UI"/>
                            <w:color w:val="333333"/>
                            <w:spacing w:val="22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NDUFS2,</w:t>
                        </w:r>
                        <w:r>
                          <w:rPr>
                            <w:rFonts w:asci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NDUFA12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KSS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-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#530000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Синдром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1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Кернса–Сейра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Делеции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СPEO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Разные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Прогрессирующая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наружная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офтальмоплегия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Делеции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LS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-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#256000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болезнь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17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A3243G,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T8993C/G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4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NARP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-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#551500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6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46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Невропатия,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атаксия,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пигментная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дегенерация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сетчатки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T8993C/G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6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2.1.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БДЦМ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16"/>
          <w:szCs w:val="16"/>
        </w:rPr>
      </w:pPr>
    </w:p>
    <w:p>
      <w:pPr>
        <w:pStyle w:val="BodyText"/>
        <w:spacing w:line="186" w:lineRule="auto" w:before="100"/>
        <w:ind w:right="248"/>
        <w:jc w:val="left"/>
      </w:pPr>
      <w:r>
        <w:rPr>
          <w:color w:val="333333"/>
          <w:w w:val="105"/>
        </w:rPr>
        <w:t>Эти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значительной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перекрываться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другом,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представлять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комбинацию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фенотипов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(MELAS/KSS,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MELAS/MERRF,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MELAS/LHON/LS).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30"/>
          <w:w w:val="103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переходить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другой.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Основная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проблема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врача,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сталкивающегося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диагностикой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БДЦМ,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заключается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томокомплексы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MELAS,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MERRF,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NARP,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формируются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членов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родословной.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несиндромные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комбинации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родственники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бессимптомны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тугоухости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мигренеподобных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болей.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Клиническая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характеристика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приведена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ниже.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Биохимическая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24"/>
        </w:rPr>
        <w:t> </w:t>
      </w:r>
      <w:r>
        <w:rPr>
          <w:rFonts w:ascii="Segoe UI Semibold" w:hAnsi="Segoe UI Semibold"/>
          <w:b/>
          <w:color w:val="333333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нарушении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окислительно-восстановительного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статуса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цитоплазмы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повышается,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аэробном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окислении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энергия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запасается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лактата.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кетоновых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БДЦМ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увеличивается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пищи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благодаря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направлению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ацетил-КоА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кетогенез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Кребса.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образом,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параметров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кетоновых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этапов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обследования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должен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включать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пищевой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нагрузки.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биоптате,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ККФ.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Морфологические </w:t>
      </w:r>
      <w:r>
        <w:rPr>
          <w:rFonts w:ascii="Segoe UI Semibold" w:hAnsi="Segoe UI Semibold"/>
          <w:b/>
          <w:color w:val="333333"/>
          <w:spacing w:val="28"/>
        </w:rPr>
        <w:t> </w:t>
      </w:r>
      <w:r>
        <w:rPr>
          <w:rFonts w:ascii="Segoe UI Semibold" w:hAnsi="Segoe UI Semibold"/>
          <w:b/>
          <w:color w:val="333333"/>
        </w:rPr>
        <w:t>изменения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02"/>
        <w:jc w:val="left"/>
      </w:pPr>
      <w:r>
        <w:rPr>
          <w:color w:val="333333"/>
          <w:w w:val="105"/>
        </w:rPr>
        <w:t>Одним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маркеров,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миопатиях,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морфологические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называемые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«рваными»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красными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краями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(RRF),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выявляемые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биоптатах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Волокнам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свойственна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специфическая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структура,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определяемая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окраске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Гомори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модификации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авторов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(Гомори-трихром).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электронной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RRF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очаговыми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скоплениями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пролиферирующих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аномальных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(гигантских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митохондрий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дезорганизованными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кристами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аномальными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паракристаллическими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осмиофильными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включениями).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пролиферации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расположены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сарколеммой,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миофибриллами,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затрагивая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волокна.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достижении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RRF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количественного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порога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признается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показателем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повреждения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Присутствие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RRF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миопатией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мультисистемной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показателем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природы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RRF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высокоспецифичными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отсутствовать.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Более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убедительным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гистохимическое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морфологических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гистохимических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всегда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однозначно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проявлений.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Молекулярно-генетические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49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критерии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Митохондриальная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двухцепочечная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кольцевая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молекула,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состоящая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569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нуклеотидов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кодирующая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субъединиц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рибосомные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(рРНК)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22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транспортные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(тРНК).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120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точковых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крупных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перестроек.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Неравномерное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распределение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тканям,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возрастзависимых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многочисленные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полиморфные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варианты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затрудняют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молекулярно-генетическую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2.2).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БДЦМ,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неуклонно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растет,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образием,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трудно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определить,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искать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конкретного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больного.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обосновании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тактики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учитывать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мультисистемный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требует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направленной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витальных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острых,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угрожающих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(лактатацидоз,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дыхательная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выведения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интенсивной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реанимации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(внутривенное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содовых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растворов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средств,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улучшающих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микроциркуляцию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антиоксидантов).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(эндокринных,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сердечно-сосудистых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др.)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симптоматическую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терапию.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280410"/>
            <wp:effectExtent l="0" t="0" r="0" b="0"/>
            <wp:docPr id="13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99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2.2.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человека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Начиная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1980-х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гг.,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подходы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расстройств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фосфорилирования.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следующий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набор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препаратов,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являющихся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естественными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кофакторами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цепи: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коэнзим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Q10,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филлоквинон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(витамин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аскорбат,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сукцинат,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тиамин,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рибофлавин,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витамин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улучшающие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метаболизм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мышц,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никотинамид.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витаминные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дозировках,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витаминзависимых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состояниях.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единого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протокола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схем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2.2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Blau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(2006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эффекта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решается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вопрос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прекращении.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6058pt;width:538.8pt;height:96.4pt;mso-position-horizontal-relative:page;mso-position-vertical-relative:paragraph;z-index:128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562"/>
                    <w:gridCol w:w="2146"/>
                    <w:gridCol w:w="2072"/>
                    <w:gridCol w:w="1983"/>
                  </w:tblGrid>
                  <w:tr>
                    <w:trPr>
                      <w:trHeight w:val="405" w:hRule="exact"/>
                    </w:trPr>
                    <w:tc>
                      <w:tcPr>
                        <w:tcW w:w="456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Заболевание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Препарат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43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Рекомендуемая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доза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627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Режим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дозирования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4562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9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пируватдегидрогеназного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Дихлорацетат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15–200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мг/кг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сутки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2–3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58" w:hRule="exact"/>
                    </w:trPr>
                    <w:tc>
                      <w:tcPr>
                        <w:tcW w:w="456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43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6"/>
                            <w:szCs w:val="16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Витамин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B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position w:val="-4"/>
                            <w:sz w:val="16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sz w:val="16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50–500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мг/сут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2–3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456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α-Липоевая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5–50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мг/сут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2–3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4562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Кетогенная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диета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60–80%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жиров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4562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Коэнзим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Q10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4–5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мг/кг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сутки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4562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Витамин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E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100–300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мг/сут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4562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1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1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Дихлорацетат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15–200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мг/кг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сутки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98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2–3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2.2.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заболеваний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3"/>
        <w:rPr>
          <w:rFonts w:ascii="Segoe UI" w:hAnsi="Segoe UI" w:cs="Segoe UI" w:eastAsia="Segoe UI"/>
          <w:sz w:val="6"/>
          <w:szCs w:val="6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2"/>
        <w:gridCol w:w="2146"/>
        <w:gridCol w:w="2072"/>
        <w:gridCol w:w="1983"/>
      </w:tblGrid>
      <w:tr>
        <w:trPr>
          <w:trHeight w:val="268" w:hRule="exact"/>
        </w:trPr>
        <w:tc>
          <w:tcPr>
            <w:tcW w:w="456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68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Менадион</w:t>
            </w:r>
            <w:r>
              <w:rPr>
                <w:rFonts w:ascii="Segoe UI" w:hAnsi="Segoe UI"/>
                <w:color w:val="333333"/>
                <w:spacing w:val="-2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(витамин</w:t>
            </w:r>
            <w:r>
              <w:rPr>
                <w:rFonts w:ascii="Segoe UI" w:hAnsi="Segoe UI"/>
                <w:color w:val="333333"/>
                <w:spacing w:val="-2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K</w:t>
            </w:r>
            <w:r>
              <w:rPr>
                <w:rFonts w:ascii="Segoe UI" w:hAnsi="Segoe UI"/>
                <w:color w:val="333333"/>
                <w:w w:val="105"/>
                <w:position w:val="-4"/>
                <w:sz w:val="16"/>
              </w:rPr>
              <w:t>3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1,1–1,5</w:t>
            </w:r>
            <w:r>
              <w:rPr>
                <w:rFonts w:ascii="Segoe UI" w:hAnsi="Segoe UI" w:cs="Segoe UI" w:eastAsia="Segoe UI"/>
                <w:color w:val="333333"/>
                <w:spacing w:val="-13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32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2–3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48" w:hRule="exact"/>
        </w:trPr>
        <w:tc>
          <w:tcPr>
            <w:tcW w:w="456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2"/>
              <w:ind w:left="-7" w:right="100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Рибофлавин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(витамин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B</w:t>
            </w:r>
            <w:r>
              <w:rPr>
                <w:rFonts w:ascii="Segoe UI" w:hAnsi="Segoe UI"/>
                <w:color w:val="333333"/>
                <w:w w:val="105"/>
                <w:position w:val="-4"/>
                <w:sz w:val="16"/>
              </w:rPr>
              <w:t>2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3–20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3–4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10" w:hRule="exact"/>
        </w:trPr>
        <w:tc>
          <w:tcPr>
            <w:tcW w:w="456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0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Никотинамид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50</w:t>
            </w:r>
            <w:r>
              <w:rPr>
                <w:rFonts w:ascii="Segoe UI" w:hAnsi="Segoe UI"/>
                <w:color w:val="333333"/>
                <w:spacing w:val="-1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мг/кг</w:t>
            </w:r>
            <w:r>
              <w:rPr>
                <w:rFonts w:ascii="Segoe UI" w:hAnsi="Segoe UI"/>
                <w:color w:val="333333"/>
                <w:spacing w:val="-1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в</w:t>
            </w:r>
            <w:r>
              <w:rPr>
                <w:rFonts w:ascii="Segoe UI" w:hAnsi="Segoe UI"/>
                <w:color w:val="333333"/>
                <w:spacing w:val="-1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сутки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3–4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456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Кетогенная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диета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60–80%</w:t>
            </w:r>
            <w:r>
              <w:rPr>
                <w:rFonts w:ascii="Segoe UI" w:hAnsi="Segoe UI" w:cs="Segoe UI" w:eastAsia="Segoe UI"/>
                <w:color w:val="333333"/>
                <w:spacing w:val="-2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жиров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/>
          </w:p>
        </w:tc>
      </w:tr>
      <w:tr>
        <w:trPr>
          <w:trHeight w:val="249" w:hRule="exact"/>
        </w:trPr>
        <w:tc>
          <w:tcPr>
            <w:tcW w:w="4562" w:type="dxa"/>
            <w:vMerge w:val="restart"/>
            <w:tcBorders>
              <w:top w:val="nil" w:sz="6" w:space="0" w:color="auto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Недостаточность</w:t>
            </w:r>
            <w:r>
              <w:rPr>
                <w:rFonts w:ascii="Segoe UI" w:hAnsi="Segoe UI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коэнзима</w:t>
            </w:r>
            <w:r>
              <w:rPr>
                <w:rFonts w:ascii="Segoe UI" w:hAnsi="Segoe UI"/>
                <w:color w:val="333333"/>
                <w:spacing w:val="-2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Q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49" w:lineRule="exact"/>
              <w:ind w:left="-7" w:right="0"/>
              <w:jc w:val="left"/>
              <w:rPr>
                <w:rFonts w:ascii="Segoe UI" w:hAnsi="Segoe UI" w:cs="Segoe UI" w:eastAsia="Segoe UI"/>
                <w:sz w:val="16"/>
                <w:szCs w:val="16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Коэнзим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Q</w:t>
            </w:r>
            <w:r>
              <w:rPr>
                <w:rFonts w:ascii="Segoe UI" w:hAnsi="Segoe UI"/>
                <w:color w:val="333333"/>
                <w:w w:val="105"/>
                <w:position w:val="-4"/>
                <w:sz w:val="16"/>
              </w:rPr>
              <w:t>10</w:t>
            </w:r>
            <w:r>
              <w:rPr>
                <w:rFonts w:ascii="Segoe UI" w:hAnsi="Segoe UI"/>
                <w:sz w:val="16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4–5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0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0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4" w:hRule="exact"/>
        </w:trPr>
        <w:tc>
          <w:tcPr>
            <w:tcW w:w="4562" w:type="dxa"/>
            <w:vMerge/>
            <w:tcBorders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4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Идебенон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4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5–15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4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56" w:hRule="exact"/>
        </w:trPr>
        <w:tc>
          <w:tcPr>
            <w:tcW w:w="4562" w:type="dxa"/>
            <w:vMerge w:val="restart"/>
            <w:tcBorders>
              <w:top w:val="nil" w:sz="6" w:space="0" w:color="auto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Недостаточность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комплекса</w:t>
            </w:r>
            <w:r>
              <w:rPr>
                <w:rFonts w:ascii="Segoe UI" w:hAnsi="Segoe UI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III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55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Менадион</w:t>
            </w:r>
            <w:r>
              <w:rPr>
                <w:rFonts w:ascii="Segoe UI" w:hAnsi="Segoe UI"/>
                <w:color w:val="333333"/>
                <w:spacing w:val="-2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(витамин</w:t>
            </w:r>
            <w:r>
              <w:rPr>
                <w:rFonts w:ascii="Segoe UI" w:hAnsi="Segoe UI"/>
                <w:color w:val="333333"/>
                <w:spacing w:val="-2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K</w:t>
            </w:r>
            <w:r>
              <w:rPr>
                <w:rFonts w:ascii="Segoe UI" w:hAnsi="Segoe UI"/>
                <w:color w:val="333333"/>
                <w:w w:val="105"/>
                <w:position w:val="-4"/>
                <w:sz w:val="16"/>
              </w:rPr>
              <w:t>3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1,1–1,5</w:t>
            </w:r>
            <w:r>
              <w:rPr>
                <w:rFonts w:ascii="Segoe UI" w:hAnsi="Segoe UI" w:cs="Segoe UI" w:eastAsia="Segoe UI"/>
                <w:color w:val="333333"/>
                <w:spacing w:val="-13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10" w:hRule="exact"/>
        </w:trPr>
        <w:tc>
          <w:tcPr>
            <w:tcW w:w="4562" w:type="dxa"/>
            <w:vMerge/>
            <w:tcBorders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0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Витамин</w:t>
            </w:r>
            <w:r>
              <w:rPr>
                <w:rFonts w:ascii="Segoe UI" w:hAnsi="Segoe UI"/>
                <w:color w:val="333333"/>
                <w:spacing w:val="-19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C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50–60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456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Недостаточность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комплекса</w:t>
            </w:r>
            <w:r>
              <w:rPr>
                <w:rFonts w:ascii="Segoe UI" w:hAnsi="Segoe UI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IV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Дихлорацетат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15–200</w:t>
            </w:r>
            <w:r>
              <w:rPr>
                <w:rFonts w:ascii="Segoe UI" w:hAnsi="Segoe UI" w:cs="Segoe UI" w:eastAsia="Segoe UI"/>
                <w:color w:val="333333"/>
                <w:spacing w:val="-13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3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2–3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456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Синдром</w:t>
            </w:r>
            <w:r>
              <w:rPr>
                <w:rFonts w:ascii="Segoe UI" w:hAnsi="Segoe UI" w:cs="Segoe UI" w:eastAsia="Segoe UI"/>
                <w:color w:val="333333"/>
                <w:spacing w:val="-2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Кернса–Сeйера,</w:t>
            </w:r>
            <w:r>
              <w:rPr>
                <w:rFonts w:ascii="Segoe UI" w:hAnsi="Segoe UI" w:cs="Segoe UI" w:eastAsia="Segoe UI"/>
                <w:color w:val="333333"/>
                <w:spacing w:val="-2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СРЕО,</w:t>
            </w:r>
            <w:r>
              <w:rPr>
                <w:rFonts w:ascii="Segoe UI" w:hAnsi="Segoe UI" w:cs="Segoe UI" w:eastAsia="Segoe UI"/>
                <w:color w:val="333333"/>
                <w:spacing w:val="-20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MELAS,</w:t>
            </w:r>
            <w:r>
              <w:rPr>
                <w:rFonts w:ascii="Segoe UI" w:hAnsi="Segoe UI" w:cs="Segoe UI" w:eastAsia="Segoe UI"/>
                <w:color w:val="333333"/>
                <w:spacing w:val="-2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NARP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7" w:right="1063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Креатин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моногидрат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5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4–10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г/сут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  <w:p>
            <w:pPr>
              <w:pStyle w:val="TableParagraph"/>
              <w:spacing w:line="220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0,1–0,3</w:t>
            </w:r>
            <w:r>
              <w:rPr>
                <w:rFonts w:ascii="Segoe UI" w:hAnsi="Segoe UI" w:cs="Segoe UI" w:eastAsia="Segoe UI"/>
                <w:color w:val="333333"/>
                <w:spacing w:val="-13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4562" w:type="dxa"/>
            <w:vMerge w:val="restart"/>
            <w:tcBorders>
              <w:top w:val="nil" w:sz="6" w:space="0" w:color="auto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Атаксия</w:t>
            </w:r>
            <w:r>
              <w:rPr>
                <w:rFonts w:ascii="Segoe UI" w:hAnsi="Segoe UI"/>
                <w:color w:val="333333"/>
                <w:spacing w:val="-3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Фридрейха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Селен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100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мкг/день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/>
          </w:p>
        </w:tc>
      </w:tr>
      <w:tr>
        <w:trPr>
          <w:trHeight w:val="203" w:hRule="exact"/>
        </w:trPr>
        <w:tc>
          <w:tcPr>
            <w:tcW w:w="456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146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-7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Идебенон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72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5–15</w:t>
            </w:r>
            <w:r>
              <w:rPr>
                <w:rFonts w:ascii="Segoe UI" w:hAnsi="Segoe UI" w:cs="Segoe UI" w:eastAsia="Segoe UI"/>
                <w:color w:val="333333"/>
                <w:spacing w:val="-12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мг/кг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в</w:t>
            </w:r>
            <w:r>
              <w:rPr>
                <w:rFonts w:ascii="Segoe UI" w:hAnsi="Segoe UI" w:cs="Segoe UI" w:eastAsia="Segoe UI"/>
                <w:color w:val="333333"/>
                <w:spacing w:val="-11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сутки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983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9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</w:t>
            </w:r>
            <w:r>
              <w:rPr>
                <w:rFonts w:ascii="Segoe UI"/>
                <w:sz w:val="19"/>
              </w:rPr>
            </w:r>
          </w:p>
        </w:tc>
      </w:tr>
    </w:tbl>
    <w:p>
      <w:pPr>
        <w:pStyle w:val="BodyText"/>
        <w:spacing w:line="183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дородовой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синдромов,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обусловленных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осложняется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феноменом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гетероплазмии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неравномерного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распределения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тканям.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неблагоприятный,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</w:rPr>
        <w:t>формы </w:t>
      </w:r>
      <w:r>
        <w:rPr>
          <w:color w:val="333333"/>
          <w:spacing w:val="2"/>
        </w:rPr>
        <w:t> </w:t>
      </w:r>
      <w:r>
        <w:rPr>
          <w:color w:val="333333"/>
        </w:rPr>
        <w:t>заболевания.</w:t>
      </w:r>
      <w:r>
        <w:rPr/>
      </w:r>
    </w:p>
    <w:p>
      <w:pPr>
        <w:pStyle w:val="BodyText"/>
        <w:spacing w:line="186" w:lineRule="auto"/>
        <w:ind w:right="1726"/>
        <w:jc w:val="left"/>
      </w:pPr>
      <w:r>
        <w:rPr>
          <w:color w:val="333333"/>
          <w:w w:val="105"/>
        </w:rPr>
        <w:t>Ниже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приведены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распространенных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Митохондриальные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точковыми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мтДНК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Известно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симптомокомплексов,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точковыми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акроним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составляющих.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(наследственная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нейропатия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Лебера),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NARP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(невропатия,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сетчатки),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1"/>
          <w:w w:val="105"/>
        </w:rPr>
        <w:t>MELAS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(митохондриальная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энцефаломиопатия,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лактатацидоз,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состояния),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MERRF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(миоклонус-эпилепсия,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«рваными»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красными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краями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биоптате).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СРЕО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(прогрессирующая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офтальмоплегия)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гетерогенными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ядерных,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генов.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чаще,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разделе,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посвященном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ядерного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генома.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LHON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#535000.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наследственная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нейропатия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Лебера.</w:t>
      </w:r>
      <w:r>
        <w:rPr/>
      </w:r>
    </w:p>
    <w:p>
      <w:pPr>
        <w:pStyle w:val="BodyText"/>
        <w:spacing w:line="186" w:lineRule="auto" w:before="17"/>
        <w:ind w:right="314"/>
        <w:jc w:val="both"/>
      </w:pP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характеризующееся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подострой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безболезненной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потерей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центрального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вызванной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тяжелым,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двусторонним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нерва.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Лебера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(АЗНЛ)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получило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немецкого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офтальмолога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Теодора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Лебера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(Theodore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Leber,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1840–1917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гг.),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1871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своей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работе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семьи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манифестировавшей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взрослом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семей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четкие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наследственной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природы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Лебер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отметил,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мужчины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чаще,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женщины.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ограничиваются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нерва.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северо-западе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Англии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популяции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1:31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Голландии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1:39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Финляндии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1:50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материнский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Почти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семейными,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14%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гетероплазмия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линии.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родословных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90%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мужчин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32%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женщин.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Описано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точковых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ассоциирующихся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LHON.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(90–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95%)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мутаций: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m.11778G&gt;A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MT-ND4,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m.3460G&gt;A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MT-ND1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m.14484T&gt;С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MT-ND6.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Существует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первичными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(согласно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Международной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базе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Mitomap).</w:t>
      </w:r>
      <w:hyperlink r:id="rId19">
        <w:r>
          <w:rPr>
            <w:color w:val="333333"/>
            <w:w w:val="103"/>
          </w:rPr>
          <w:t> </w:t>
        </w:r>
        <w:r>
          <w:rPr>
            <w:color w:val="333333"/>
            <w:spacing w:val="-1"/>
            <w:w w:val="105"/>
          </w:rPr>
          <w:t>http://www.mitomap.org/bin/view.pl/MITOMAP/MutationsLHON.</w:t>
        </w:r>
        <w:r>
          <w:rPr/>
        </w:r>
      </w:hyperlink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Практически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каждый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открывают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статус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кандидатных.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кандидатных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первичными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будут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обнаружены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независимых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LHON,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культурах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подтвержения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дефекта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открыто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1"/>
          <w:w w:val="105"/>
        </w:rPr>
        <w:t>DNAJC30,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4"/>
          <w:w w:val="105"/>
        </w:rPr>
        <w:t>MCAT,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NDUFS2,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NDUFA12,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аутосомно-рецессивной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1"/>
          <w:w w:val="105"/>
        </w:rPr>
        <w:t>DNAJC30.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ограничиваются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ганглиозными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клетками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сохраненным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пигментным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эпителием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слоем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фоторецепторов.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аксональную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дегенерацию,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демиелинизацию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пути: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латеральных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коленчатых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ухудшение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глутамата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апоптозу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ганглиозных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избирательное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повреждение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изучено.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62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подострой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безболезненной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потерей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вызванной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двусторонней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нерва.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третьем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острота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глаз,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небольшой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промежуток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6–8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второго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движении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глазных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яблок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неврите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нерва.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524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ограничиваются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родословных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нервов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сочетается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симптомами,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присущими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митохондриальным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болезням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проводимости,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сахарный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диабет).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45–60%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LHON.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встречающихся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тремор.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Дифференциальная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юношескими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наследственно-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дегенеративных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ЦНС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рассеянным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склерозом.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ДНК-диагностика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надежным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морфологических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маркеров.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0" w:lineRule="auto" w:before="13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LHON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нейротрофическая,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заболеваниях.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Хороший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эффект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зарегистрирован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идебенона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витамином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5"/>
          <w:position w:val="-4"/>
          <w:sz w:val="16"/>
        </w:rPr>
        <w:t>12</w:t>
      </w:r>
      <w:r>
        <w:rPr>
          <w:color w:val="333333"/>
          <w:spacing w:val="-7"/>
          <w:w w:val="105"/>
          <w:position w:val="-4"/>
          <w:sz w:val="16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аскорбиновой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кислотой.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генотерапия.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феноменом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гетероплазмии.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Зрительный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неблагоприятен,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итоговая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острота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варьирует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0,1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руки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лица.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частично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восстанавливаться,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определяется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мутации.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NARP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#551500.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невропатия,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сетчатки.</w:t>
      </w:r>
      <w:r>
        <w:rPr/>
      </w:r>
    </w:p>
    <w:p>
      <w:pPr>
        <w:pStyle w:val="BodyText"/>
        <w:spacing w:line="186" w:lineRule="auto" w:before="16"/>
        <w:ind w:right="309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Синдром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NARP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кодирующей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АТФазу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характеризующейся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проксимальных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сенсорной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невропатией,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атаксией,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пигментной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сетчатки.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NARP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Holt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1990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характеризовалось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проксимальных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сенсорной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невропатией,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приступами,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интеллекта.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являлись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тугоухость,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офтальмоплегия,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сердца.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являлась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распространенности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NARP,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опубликованным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намного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реже,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материнский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8993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T&gt;C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8993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T&gt;G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АТФазы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Клиническая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превышении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70%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цитоплазме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лейкоцитов,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тромбоцитов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миобластов.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90%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Причинами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неполной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экспрессии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феномен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гетероплазмии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пороговая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экспрессия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АТФ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V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КДЦМ.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манифестирует,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гораздо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слабость,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«соль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перцем»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макулодистрофия.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Другими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полиневропатия,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коррелируют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степенью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гетероплазмии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мутантная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90%,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симптоматика,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соответствующая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70–90%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NARP,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ограничиваться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пигментной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сетчатки.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Лактатацидоз,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маркер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БДЦМ,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точковыми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постоянным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NARP.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феномен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RRF.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сенсорной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сенсомоторной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электроретинографии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(ЭРТ)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дисфункцию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палочек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некрозы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ганглиев.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МР-спектроскопии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лактата.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синдрома.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37"/>
        <w:jc w:val="both"/>
      </w:pP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NARP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нейротрофическая,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2.2).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феноменом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гетероплазмии.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7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NARP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длительное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сохраняется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стабильным,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ухудшения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MERRF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#545000.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миоклонус-эпилепсия,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«рваных»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красных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биоптате.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9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1973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4"/>
          <w:w w:val="105"/>
        </w:rPr>
        <w:t>Tsaris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обнаружили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ассоциацию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миоклонус-эпилепсией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волокнами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«рваными»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красными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краями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биоптате.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Fukuhara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предложили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назвать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акроним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составляющих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MERRF.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Одно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Распространенность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MERRF,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обусловленного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8344A&gt;G,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популяции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Финляндии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1,5:100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севере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Англии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0,25:100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0,25:100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населения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западе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Швеции.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материнский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Точковая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замена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8344A&gt;G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лизина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больных,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точковая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замена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8356Т&gt;С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Молекулярные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белкового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тРНК.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Причинами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неполной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экспрессии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феномен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гетероплазмии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пороговая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экспрессия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фенотипа.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гиперпролиферацией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(под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сарколеммой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заметно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миофибриллами),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морфологическим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миофибриллы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«рваными»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красными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краями,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выявляемые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окраске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Гомори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трихром.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89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колеблется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широких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юношеского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пятого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десятилетия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коррелирует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неполными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формами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внутрисемейным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полиморфизмом.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Симптомокомплекс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виды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(миоклонические,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генерализованные,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тонико-клонические,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атонические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другие),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мозжечковую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атаксию,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слабость.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Миоклонии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провоцируются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звуковыми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раздражителями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фотостимуляцией.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тугоухость,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полиневропатический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интеллекта,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спастические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парезы/параличи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липомы.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хронический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панкреатит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сахарный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диабет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варьировать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бессимптомной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мягко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(включать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нейросенсорную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тугоухость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MERRF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ЦСЖ,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покое,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физической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нагрузки.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мг/дл.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эпилептиформную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активность.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первично-мышечные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смешанной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кальцификацию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ганглиев.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биоптата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феномен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RRF.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MERRF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нейротрофическая,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2.2).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феноменом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гетероплазмии.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545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различный: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30"/>
          <w:w w:val="105"/>
        </w:rPr>
        <w:t> </w:t>
      </w:r>
      <w:r>
        <w:rPr>
          <w:color w:val="333333"/>
          <w:spacing w:val="1"/>
          <w:w w:val="105"/>
        </w:rPr>
        <w:t>MELAS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#540000.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митохондриальная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энцефаломиопатия,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лактатацидоз,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состояния.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1975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Y.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Schapira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эпизоды,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«рваными»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красными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краями.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Акроним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1"/>
          <w:w w:val="105"/>
        </w:rPr>
        <w:t>MELAS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предложен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S.G.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Pavlakis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обозначения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состояния,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эпизоды,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энцефалопатию,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характеризующуюся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судорогами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деменцией,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лактатацидозом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наличием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RRF.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Точная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неизвестна.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единичные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севере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Финляндии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A3243G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16,3:100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38"/>
        <w:jc w:val="both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(80%)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1"/>
          <w:w w:val="105"/>
        </w:rPr>
        <w:t>MELAS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точковой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заменой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3243A&gt;G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тРНК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лейцина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(UUR),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7,5%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точковой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заменой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3271T&gt;C,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заменой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3252A&gt;G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точковой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COXIII.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Мигрень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инсультоподобными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2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Патогенез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контролирующих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дыхательную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процессов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важнейшего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источника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Точковые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затрагивающие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тРНК,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кодируемых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(например,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I+III+IV).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Такая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всегда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частичная,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граничит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нормой.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MELAS,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либо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инсультоподобными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состояниями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(кортикальный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субкортикальный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инфаркт),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либо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злокачественной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мигренью.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5–15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Типичная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локализация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очагов,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выявляемая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КТ/МРТ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височная,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теменная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затылочная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область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2.3).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гемипарезами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гемианопсией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тенденцию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быстрому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восстановлению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выраженном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рекуррентном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характере.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(фокальные,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вторично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генерализованные,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диалептические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др.),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миоклонус-эпилепсия,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корковая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агнозия,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мигренеподобные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головные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боли,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подкорковые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(мышечная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дистония,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виды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гиперкинезов).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Нейропатологические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гибель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нейронов,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демиелинизацию,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пролиферацию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астроцитов.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никогда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тромбоэмболии,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ангиопатии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локализации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магистральных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сосудов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аутопсии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стенках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артериол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капилляров,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эндотелиальных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гладкомышечных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гиперпролиферация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обусловливает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ангиопатию.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Кальцификаты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ганглиев</w:t>
      </w:r>
      <w:r>
        <w:rPr/>
      </w:r>
    </w:p>
    <w:p>
      <w:pPr>
        <w:spacing w:after="0" w:line="186" w:lineRule="auto"/>
        <w:jc w:val="left"/>
        <w:sectPr>
          <w:footerReference w:type="default" r:id="rId20"/>
          <w:pgSz w:w="11900" w:h="16840"/>
          <w:pgMar w:footer="253" w:header="280" w:top="480" w:bottom="440" w:left="360" w:right="360"/>
          <w:pgNumType w:start="30"/>
        </w:sectPr>
      </w:pPr>
    </w:p>
    <w:p>
      <w:pPr>
        <w:pStyle w:val="BodyText"/>
        <w:spacing w:line="186" w:lineRule="auto" w:before="102"/>
        <w:ind w:right="278"/>
        <w:jc w:val="left"/>
      </w:pPr>
      <w:r>
        <w:rPr>
          <w:color w:val="333333"/>
          <w:w w:val="105"/>
        </w:rPr>
        <w:t>нередко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MELAS.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полиневропатия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редко.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слабость,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тугоухость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типичными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Эндокринопатии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гормона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сахарным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диабетом.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проводимости,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кардиомиопатия,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почечно-канальцевая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тубулопатия.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бессимптомной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мягко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(проявляются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тугоухость,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отставание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мигренеподобные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боли).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764405"/>
            <wp:effectExtent l="0" t="0" r="0" b="0"/>
            <wp:docPr id="15" name="image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76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92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2.3.</w:t>
      </w:r>
      <w:r>
        <w:rPr>
          <w:rFonts w:ascii="Segoe UI Semibold" w:hAnsi="Segoe UI Semibold"/>
          <w:b/>
          <w:color w:val="333333"/>
          <w:spacing w:val="-13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MELAS.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ишемии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областях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1"/>
          <w:w w:val="105"/>
        </w:rPr>
        <w:t>MELAS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ЦСЖ,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покое,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физической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нагрузки.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мутацией,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приводящей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3243A&gt;G.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80%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MELAS.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13513G&gt;A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вторая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частоте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25"/>
          <w:w w:val="103"/>
        </w:rPr>
        <w:t> </w:t>
      </w:r>
      <w:r>
        <w:rPr>
          <w:color w:val="333333"/>
        </w:rPr>
        <w:t>пациентов </w:t>
      </w:r>
      <w:r>
        <w:rPr>
          <w:color w:val="333333"/>
          <w:spacing w:val="2"/>
        </w:rPr>
        <w:t> </w:t>
      </w:r>
      <w:r>
        <w:rPr>
          <w:color w:val="333333"/>
        </w:rPr>
        <w:t>европейского </w:t>
      </w:r>
      <w:r>
        <w:rPr>
          <w:color w:val="333333"/>
          <w:spacing w:val="3"/>
        </w:rPr>
        <w:t> </w:t>
      </w:r>
      <w:r>
        <w:rPr>
          <w:color w:val="333333"/>
        </w:rPr>
        <w:t>происхождения.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1"/>
          <w:w w:val="105"/>
        </w:rPr>
        <w:t>MELAS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нейротрофическая,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2.2).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вариантов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рассматривается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внутривенное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L-аргинина.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феноменом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гетероплазмии.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474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Митохондриальные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крупными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перестройками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мтДНК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Выделяют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спорадическими,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единичными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Самыми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распространенными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синдромы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Кернса–Сейера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(KSS)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офтальмоплегия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(СРЕО).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отметить,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СРЕО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вторичными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ядерной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ДНК).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</w:rPr>
        <w:t>Синдром </w:t>
      </w:r>
      <w:r>
        <w:rPr>
          <w:color w:val="333333"/>
          <w:spacing w:val="13"/>
        </w:rPr>
        <w:t> </w:t>
      </w:r>
      <w:r>
        <w:rPr>
          <w:color w:val="333333"/>
        </w:rPr>
        <w:t>Кернса–Сейера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#530000.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1965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1"/>
          <w:w w:val="105"/>
        </w:rPr>
        <w:t>Kearns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привел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девяти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семей,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имели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офтальмоплегией,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пигментной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кардиомиопатией.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1989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Moraes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неизвестна.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Этот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(чаще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размеров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(2,0–8,5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кб),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локализованные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регионе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АТФазы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ND5,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тканей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подавляющего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пациентов.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39"/>
        <w:jc w:val="both"/>
      </w:pP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Кернса–Сейера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крупными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перестройками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(делеции,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дупликации),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единичными,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множественными.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распространенной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делеция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4977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(del4977),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40–50%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случаев.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различного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размера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2000–10000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пн),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уникальны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каждой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семьи.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маркированы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короткими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прямыми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повторами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локализованы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8300–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15400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пн.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Единичные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крупные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перестройки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novo,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семейные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редко.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утомляемостью,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слабостью,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птозом,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отставанием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привлекают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серьезного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внимания.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Классическая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описывается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триадой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офтальмоплегия,</w:t>
      </w:r>
      <w:r>
        <w:rPr>
          <w:color w:val="333333"/>
          <w:spacing w:val="6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сетчатки.</w:t>
      </w:r>
      <w:r>
        <w:rPr/>
      </w:r>
    </w:p>
    <w:p>
      <w:pPr>
        <w:pStyle w:val="BodyText"/>
        <w:spacing w:line="186" w:lineRule="auto"/>
        <w:ind w:right="26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триаде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присоединяется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следующих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симптомов: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высокое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ЦСЖ,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блокада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проводимости,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мозжечковая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атаксии,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дизартрии.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Птоз,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двусторонний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офтальмоплегией.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Наряду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глазными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миопатический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первоначально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лицевой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мускулатуре,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распространяется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туловища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гортани,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глотки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тембра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голоса,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поперхивание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еде,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утомляемость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речевой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нагрузке.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категории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частых,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неспецифических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деменция,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тугоухость,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остроты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эндокринопатии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(сахарный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диабет,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гормона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гипопаратиреоз).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ЦСЖ,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покое,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физической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нагрузки.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первично-мышечные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нейрорадиологических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МР-признаки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ДНК-диагностики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KSS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предпочтительным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материалом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исследования,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процент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мутантных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молекул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незначительным.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827"/>
        <w:jc w:val="both"/>
      </w:pP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КSS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нейротрофическая,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2.2).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проводится.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неблагоприятный: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неуклонное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психоневрологической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симптоматики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3–4-м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десятилетии.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6" w:lineRule="auto" w:before="17"/>
        <w:ind w:right="4406"/>
        <w:jc w:val="left"/>
      </w:pPr>
      <w:r>
        <w:rPr>
          <w:color w:val="333333"/>
          <w:w w:val="105"/>
        </w:rPr>
        <w:t>Митохондриальные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ядерной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генов.</w:t>
      </w:r>
      <w:r>
        <w:rPr/>
      </w:r>
    </w:p>
    <w:p>
      <w:pPr>
        <w:pStyle w:val="BodyText"/>
        <w:spacing w:line="186" w:lineRule="auto"/>
        <w:ind w:right="520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стабильность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Альперса,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CPEO,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истощения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структурные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компоненты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КДЦМ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участвующие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сборке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Дефекты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небелковых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компонентов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(недостаточность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коэнзима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Q).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напрямую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необходимы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митохондрий.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6" w:lineRule="auto" w:before="17"/>
        <w:ind w:right="1486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структурные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компоненты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КДЦМ,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участвующие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сборке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#256000.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подострая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некротизирующая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энцефаломиелопатия.</w:t>
      </w:r>
      <w:r>
        <w:rPr/>
      </w:r>
    </w:p>
    <w:p>
      <w:pPr>
        <w:pStyle w:val="BodyText"/>
        <w:spacing w:line="186" w:lineRule="auto" w:before="16"/>
        <w:ind w:right="309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Синдром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Ли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чрезвычайно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гетерогенное.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полипептиды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принимающие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сборке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мембране.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Сходную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картину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пирувата.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расстройствами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(утратой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психомоторных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гипотонией,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экстрапирамидными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расстройствами,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судорогами),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лактатацидозом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характерными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нейрорадиологическими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Leigh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1951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времен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данное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состояние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носит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подострой</w:t>
      </w:r>
      <w:r>
        <w:rPr>
          <w:color w:val="333333"/>
          <w:w w:val="103"/>
        </w:rPr>
        <w:t> </w:t>
      </w:r>
      <w:r>
        <w:rPr>
          <w:color w:val="333333"/>
        </w:rPr>
        <w:t>некротизирующей  </w:t>
      </w:r>
      <w:r>
        <w:rPr>
          <w:color w:val="333333"/>
          <w:spacing w:val="4"/>
        </w:rPr>
        <w:t> </w:t>
      </w:r>
      <w:r>
        <w:rPr>
          <w:color w:val="333333"/>
        </w:rPr>
        <w:t>энцефаломиелопатии.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дебютирующим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наследования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митохондриальный.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Отдельных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выделяют.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гетерогенность.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мутации: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(гены,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кодирующие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АТФазы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тРНК);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ядерных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полипептиды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КДЦМ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(NDUFS4,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NDUFS5,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NDUFS6,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NDUFS7,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NDUFS8,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NDUFV1,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SDHA);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контролирующих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сборку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КДЦМ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мембране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(SURF1,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3"/>
          <w:w w:val="105"/>
        </w:rPr>
        <w:t>COX10,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COX15,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3"/>
          <w:w w:val="105"/>
        </w:rPr>
        <w:t>SCO2,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BCS1L).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20%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m.8993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T&gt;C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m.8993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T&gt;G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АТФазы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мутантной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лимфобластов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высок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90%)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даже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здоровых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матерей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достигать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50–75%.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Дефекты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любого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вызывают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КДЦМ,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Начало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подростковый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период.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синдроме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исподволь,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постепенно,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остро.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предшествовать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интеркуррентные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инфекции,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протекающие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фебрильной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температурой,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вакцинация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хирургические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вмешательства.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психомоторных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(слабость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глотания,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отказ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необъяснимые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рвоты),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возбудимость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сонливость,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беспричинный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крик,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миоклонического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характера.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(шаткость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ходьбе,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дизартрия),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постепенная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навыков.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последующем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дыхательные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(эпизоды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апноэ,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стридорозное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дыхание),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офтальмоплегия,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спонтанный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нистагм,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бульбарный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дистонии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хореиформных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гиперкинезов.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«мягких»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неврологов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церебрального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паралича.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/>
      </w:r>
    </w:p>
    <w:p>
      <w:pPr>
        <w:pStyle w:val="BodyText"/>
        <w:spacing w:line="186" w:lineRule="auto"/>
        <w:ind w:right="331"/>
        <w:jc w:val="both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вовлекается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система,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арефлексия,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нервам.</w:t>
      </w:r>
      <w:r>
        <w:rPr/>
      </w:r>
    </w:p>
    <w:p>
      <w:pPr>
        <w:pStyle w:val="BodyText"/>
        <w:spacing w:line="184" w:lineRule="auto" w:before="1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старшем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экстрапирамидно-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rFonts w:ascii="Segoe UI Black" w:hAnsi="Segoe UI Black"/>
          <w:color w:val="333333"/>
          <w:w w:val="105"/>
        </w:rPr>
        <w:t>.</w:t>
      </w:r>
      <w:r>
        <w:rPr>
          <w:rFonts w:ascii="Segoe UI Black" w:hAnsi="Segoe UI Black"/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неуклонно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прогрессирующее,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волнообразное.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ухудшения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обычно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возникают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симметричные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таламуса,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моста,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продолговатого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T2W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FLAIR,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изменениями,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наблюдаемыми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энцефалопатии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Вернике,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тиамина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2.4).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Преимущественное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объясняют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чувствительностью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структур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гипоксии.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формированием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нервам,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свидетельствующее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демиелинизации.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468118"/>
            <wp:effectExtent l="0" t="0" r="0" b="0"/>
            <wp:docPr id="17" name="image1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46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5"/>
        <w:ind w:right="24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1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2.4.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1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Ли: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некрозы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ганглиев;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среднего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2.2).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475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стабильности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Одна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межгеномного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взаимодействия.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вторичным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множественным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делециям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истощению.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пародоксальное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самостоятельными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органеллами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нуждаются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дополнительных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факторах,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кодируются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ядерным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геномом.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наследуемые,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соответственно,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доминантному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количества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аномалиям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структуре.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межгеномного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взаимодействия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истощения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множественные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Принято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выделять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межгеномного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взаимодействия,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лежат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дефекты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пяти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генов: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мышечную,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гепатоцеребральную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энцефаломиопатическую.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Гепатоцеребральные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Альперса,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POLG,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TWINKLE,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DGUOK,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MPV17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RRM2B.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Прогрессирующая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полиодистрофия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Альперса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циррозом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#203700.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Альперса,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Альперса–Хутенлочера,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нейрональная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1931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Alpers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(прогрессирующую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вещества)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нейродегенеративным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процессом.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Хутенлочер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включающий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резистентные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АЭТ,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печеночную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неизвестна.</w:t>
      </w:r>
      <w:r>
        <w:rPr/>
      </w:r>
    </w:p>
    <w:p>
      <w:pPr>
        <w:spacing w:after="0" w:line="224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полимеразу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гамма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-1"/>
          <w:w w:val="105"/>
        </w:rPr>
        <w:t>(POLG1).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3"/>
          <w:w w:val="105"/>
        </w:rPr>
        <w:t>POLG1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15q25.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дефектам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вызывают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истощение.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Начало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(генерализованных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тонико-клонических,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фокальных,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миоклонических)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эпилептический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статус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парциальные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резистентные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резистентных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утрате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смертельному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месяцев.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Практически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печеночная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недостаточность.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Альперса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протекать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гипотонию,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корковую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слепоту,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атаксию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старших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сенсорную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полиневропатию.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содержащих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вальпроевую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кислоту,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фатальной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гепатопатии.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1990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B.N.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Harding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электрофизиологические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гистологические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32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страдающих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Альперса.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необъяснимые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рвоты.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возникали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внезапно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присоединением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наблюдалось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незначительное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печеночных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трансаминаз.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наступал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жировой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дегенерацией,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архитектоники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желчевыводящих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путей,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фиброзом.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гистологическом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нейродегенерацию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астроцитоз.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ЦСЖ.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амплитудой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низкоамплитудными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полиспайками.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регистрируются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зрительным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вызванным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потенциалам.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КТ/МРТ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биопсии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жировой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инфильтрацией,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пролиферацией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желчных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протоков,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фиброзом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циррозом.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идентификация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POLG1.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475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Другие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гепатоцеребральные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истощением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мтДНК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1983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Boustany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семьи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миопатии,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характеризующейся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диффузной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гипотонией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Moraes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1991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сохранившихся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(мышечной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печеночной)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(истощение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мтДНК).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истощения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деоксигуанозинкиназы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(DGUOK),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гомолога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мышиного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неизвестной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(MPV17).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картированы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локусах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2p13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2p23–p21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соответственно.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обильные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срыгивания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1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плоская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весовая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кривая,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желтуха,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гепатомегалия.Патогномоничными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стойкая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гипогликемия,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сроках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маркеров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холестаза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трансаминаз.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формирование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билиарного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цирроза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соответствующими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проявлениями: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синтетической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(снижение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альбумина,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протромбинового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индекса,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фибриногена,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холинэстеразы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др.),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гипертензии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(асцит,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варикозное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расширение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пищевода).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морфологическом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биоптата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жировая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холестаза,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пролиферация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желчных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протоков,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архитектоники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фибротические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формированием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ложных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долек.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неврологическом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статусе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нарушения: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нистагм,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крупноразмашистый,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мультифокальные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лежат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дегенеративные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кортикальных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субкортикальных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тотальной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присоединяется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проксимальная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тубулопатия,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гипертрофическая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кардиомиопатия,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офтальмоплегия.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Непосредственной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осложнения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билиарного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цирроза.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Поскольку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нуждаются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собственном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пуле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дезоксигуанозин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трифосфатов,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необходимых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соединения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транспортированы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цитозоля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синтезированы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непосредственно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реакциях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реутилизации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азотистых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оснований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называемый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сбережения.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DGUOK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TK2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скоростьлимитирующей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синтетического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(реакции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дезоксинуклеозидов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соответствующие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нуклеотиды).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дефектах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митохондриях.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MPV17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неизвестна.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жидкостях.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морфологическом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биоптата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жировую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инфильтрацию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гепатоцитов.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молекулярно-генетическое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выявление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количественное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тканях.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22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spacing w:after="0" w:line="224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Возможна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475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Множественные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мтДНК</w:t>
      </w:r>
      <w:r>
        <w:rPr/>
      </w:r>
    </w:p>
    <w:p>
      <w:pPr>
        <w:pStyle w:val="BodyText"/>
        <w:spacing w:line="186" w:lineRule="auto" w:before="17"/>
        <w:ind w:right="191"/>
        <w:jc w:val="left"/>
      </w:pPr>
      <w:r>
        <w:rPr>
          <w:color w:val="333333"/>
          <w:w w:val="105"/>
        </w:rPr>
        <w:t>Заболевания,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множественными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полиморфизмом,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течением.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офтальмоплегия,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непереносимость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нагрузок.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наследоваться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аутосомно-рецессивному,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</w:rPr>
        <w:t>аутосомно-доминантному </w:t>
      </w:r>
      <w:r>
        <w:rPr>
          <w:color w:val="333333"/>
          <w:spacing w:val="31"/>
        </w:rPr>
        <w:t> </w:t>
      </w:r>
      <w:r>
        <w:rPr>
          <w:color w:val="333333"/>
        </w:rPr>
        <w:t>типу.</w:t>
      </w:r>
      <w:r>
        <w:rPr/>
      </w:r>
    </w:p>
    <w:p>
      <w:pPr>
        <w:pStyle w:val="BodyText"/>
        <w:spacing w:line="186" w:lineRule="auto"/>
        <w:ind w:right="720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СPEO/СPEO+-синдром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Синоним: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офтальмоплегия.</w:t>
      </w:r>
      <w:r>
        <w:rPr/>
      </w:r>
    </w:p>
    <w:p>
      <w:pPr>
        <w:pStyle w:val="BodyText"/>
        <w:spacing w:line="186" w:lineRule="auto" w:before="16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Прогрессирующая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наружная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офтальмоплегия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Изолированная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офтальмоплегия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птозом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CPEO.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1868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Albrecht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von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Graefe’s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подробное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наружной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офтальмоплегии.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Drachman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1976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классифицировал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наружной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офтальмоплегией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миопатией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объединил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«офтальмоплегия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плюс».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включала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врожденный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миастенический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миопатии,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окулофарингеальные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мышечные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дистрофии.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недавно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расшифрованы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основы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предложена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специфическая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генетическая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классификация.</w:t>
      </w:r>
      <w:r>
        <w:rPr/>
      </w:r>
    </w:p>
    <w:p>
      <w:pPr>
        <w:pStyle w:val="BodyText"/>
        <w:spacing w:line="186" w:lineRule="auto"/>
        <w:ind w:right="277"/>
        <w:jc w:val="both"/>
      </w:pPr>
      <w:r>
        <w:rPr>
          <w:color w:val="333333"/>
          <w:w w:val="105"/>
        </w:rPr>
        <w:t>Аутосомно-доминантная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CPEO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множественными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Zeviani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1989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идентифицировано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этому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заболеванию: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Spelbrink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коллегами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TWINKLE,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G.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6"/>
          <w:w w:val="105"/>
        </w:rPr>
        <w:t>Van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Goethem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3"/>
          <w:w w:val="105"/>
        </w:rPr>
        <w:t>POLG1,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Napoli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ANT1.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Относится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1:100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Финляндии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Италии.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генах: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каталитическую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субъединицу,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специфическую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мтДНК-полимеразы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гамма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-1"/>
          <w:w w:val="105"/>
        </w:rPr>
        <w:t>(POLG1),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хеликазу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(TWINKLE),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специфичный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переносчик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аденина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(ANT1).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Гены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картированы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локусах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15q25,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10q24,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4q35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соответственно.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единичными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спорадическими.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мтДНК,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клетках.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пубертатного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периода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третьего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десятилетия,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18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болезней.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Птоз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офтальмоплегия,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Птоз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двусторонний,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/>
      </w:r>
    </w:p>
    <w:p>
      <w:pPr>
        <w:pStyle w:val="BodyText"/>
        <w:spacing w:line="188" w:lineRule="auto"/>
        <w:ind w:right="241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асимметричным.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проксимальных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ограничивают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повседневную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двигательную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утомляемости.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СPEO</w:t>
      </w:r>
      <w:r>
        <w:rPr>
          <w:color w:val="333333"/>
          <w:w w:val="105"/>
          <w:position w:val="8"/>
          <w:sz w:val="16"/>
        </w:rPr>
        <w:t>+</w:t>
      </w:r>
      <w:r>
        <w:rPr>
          <w:color w:val="333333"/>
          <w:w w:val="105"/>
        </w:rPr>
        <w:t>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катаракта,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тугоухость,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когнитивных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функций,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полиневропатия,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тремор,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рабдомиолиз,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депрессивный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фон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настроения,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дилатационная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кардиомиопатия,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проводимости,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эндокринопатии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(гипогонадизм).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морфологическом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обнаруживается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небольшое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«рваных»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красных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волокон.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незначительно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сниженной,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нормальной.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ДНК-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множество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протяженности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делеций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делеций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предпочтительным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материалом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процент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мутантных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молекул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низким.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окончательного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ядерных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генов: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POLG1,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TWINKLE,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ANT1.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нейротрофическая,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заболеваниях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(см.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2.2).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описана.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7208"/>
        <w:jc w:val="left"/>
      </w:pPr>
      <w:r>
        <w:rPr>
          <w:color w:val="333333"/>
          <w:w w:val="105"/>
        </w:rPr>
        <w:t>Продолжительность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различна.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6" w:lineRule="auto"/>
        <w:ind w:right="5125"/>
        <w:jc w:val="left"/>
      </w:pPr>
      <w:r>
        <w:rPr>
          <w:color w:val="333333"/>
        </w:rPr>
        <w:t>Митохондриальная </w:t>
      </w:r>
      <w:r>
        <w:rPr>
          <w:color w:val="333333"/>
          <w:spacing w:val="31"/>
        </w:rPr>
        <w:t> </w:t>
      </w:r>
      <w:r>
        <w:rPr>
          <w:color w:val="333333"/>
        </w:rPr>
        <w:t>нейрогастроинтестинальная </w:t>
      </w:r>
      <w:r>
        <w:rPr>
          <w:color w:val="333333"/>
          <w:spacing w:val="32"/>
        </w:rPr>
        <w:t> </w:t>
      </w:r>
      <w:r>
        <w:rPr>
          <w:color w:val="333333"/>
        </w:rPr>
        <w:t>энцефалопатия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#603041.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</w:rPr>
        <w:t>Митохондриальная </w:t>
      </w:r>
      <w:r>
        <w:rPr>
          <w:color w:val="333333"/>
          <w:spacing w:val="5"/>
        </w:rPr>
        <w:t> </w:t>
      </w:r>
      <w:r>
        <w:rPr>
          <w:color w:val="333333"/>
        </w:rPr>
        <w:t>нейрогастроинтестинальная </w:t>
      </w:r>
      <w:r>
        <w:rPr>
          <w:color w:val="333333"/>
          <w:spacing w:val="5"/>
        </w:rPr>
        <w:t> </w:t>
      </w:r>
      <w:r>
        <w:rPr>
          <w:color w:val="333333"/>
        </w:rPr>
        <w:t>энцефалопатия </w:t>
      </w:r>
      <w:r>
        <w:rPr>
          <w:color w:val="333333"/>
          <w:spacing w:val="6"/>
        </w:rPr>
        <w:t> </w:t>
      </w:r>
      <w:r>
        <w:rPr>
          <w:rFonts w:ascii="Segoe UI Black" w:hAnsi="Segoe UI Black" w:cs="Segoe UI Black" w:eastAsia="Segoe UI Black"/>
          <w:color w:val="333333"/>
        </w:rPr>
        <w:t>(MNGIE) </w:t>
      </w:r>
      <w:r>
        <w:rPr>
          <w:rFonts w:ascii="Segoe UI Black" w:hAnsi="Segoe UI Black" w:cs="Segoe UI Black" w:eastAsia="Segoe UI Black"/>
          <w:color w:val="333333"/>
          <w:spacing w:val="5"/>
        </w:rPr>
        <w:t> </w:t>
      </w:r>
      <w:r>
        <w:rPr>
          <w:color w:val="333333"/>
        </w:rPr>
        <w:t>(</w:t>
      </w:r>
      <w:r>
        <w:rPr>
          <w:rFonts w:ascii="Segoe UI Black" w:hAnsi="Segoe UI Black" w:cs="Segoe UI Black" w:eastAsia="Segoe UI Black"/>
          <w:color w:val="333333"/>
        </w:rPr>
        <w:t>M</w:t>
      </w:r>
      <w:r>
        <w:rPr>
          <w:color w:val="333333"/>
        </w:rPr>
        <w:t>itochondrial </w:t>
      </w:r>
      <w:r>
        <w:rPr>
          <w:color w:val="333333"/>
          <w:spacing w:val="6"/>
        </w:rPr>
        <w:t> </w:t>
      </w:r>
      <w:r>
        <w:rPr>
          <w:rFonts w:ascii="Segoe UI Black" w:hAnsi="Segoe UI Black" w:cs="Segoe UI Black" w:eastAsia="Segoe UI Black"/>
          <w:color w:val="333333"/>
        </w:rPr>
        <w:t>N</w:t>
      </w:r>
      <w:r>
        <w:rPr>
          <w:color w:val="333333"/>
        </w:rPr>
        <w:t>euro</w:t>
      </w:r>
      <w:r>
        <w:rPr>
          <w:rFonts w:ascii="Segoe UI Black" w:hAnsi="Segoe UI Black" w:cs="Segoe UI Black" w:eastAsia="Segoe UI Black"/>
          <w:color w:val="333333"/>
        </w:rPr>
        <w:t>G</w:t>
      </w:r>
      <w:r>
        <w:rPr>
          <w:color w:val="333333"/>
        </w:rPr>
        <w:t>astro</w:t>
      </w:r>
      <w:r>
        <w:rPr>
          <w:rFonts w:ascii="Segoe UI Black" w:hAnsi="Segoe UI Black" w:cs="Segoe UI Black" w:eastAsia="Segoe UI Black"/>
          <w:color w:val="333333"/>
        </w:rPr>
        <w:t>I</w:t>
      </w:r>
      <w:r>
        <w:rPr>
          <w:color w:val="333333"/>
        </w:rPr>
        <w:t>ntestinal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Encephalopathy)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характеризующееся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множественными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истощением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1987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Bardosi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наблюдали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42-летнюю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женщину,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началось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сопровождалось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желудочно-кишечного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тракта,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офтальмоплегией,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полиневропатией.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2002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Fairbanks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предположили,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первичным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дефектом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22"/>
          <w:w w:val="103"/>
        </w:rPr>
        <w:t> </w:t>
      </w:r>
      <w:r>
        <w:rPr>
          <w:color w:val="333333"/>
        </w:rPr>
        <w:t>становится </w:t>
      </w:r>
      <w:r>
        <w:rPr>
          <w:color w:val="333333"/>
          <w:spacing w:val="15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15"/>
        </w:rPr>
        <w:t> </w:t>
      </w:r>
      <w:r>
        <w:rPr>
          <w:color w:val="333333"/>
        </w:rPr>
        <w:t>тимидинфосфорилазы.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неизвестна.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62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тимидинфосфорилазу.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22q13.32-qter.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02"/>
        <w:jc w:val="left"/>
      </w:pPr>
      <w:r>
        <w:rPr>
          <w:color w:val="333333"/>
          <w:w w:val="105"/>
        </w:rPr>
        <w:t>Тимидинфосфорилаза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метаболизме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нуклеотидов,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репликации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мтДНК.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Критериями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MNGIE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тяжелые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моторики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желудочно-кишечного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тракта,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кахексии,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птоз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наружная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офтальмоплегия,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сенсомоторная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полиневропатия.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проявляются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половины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начальными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желудочно-кишечного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тракта.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Желудочно-кишечные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урчание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животе,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абдоминальные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неустойчивый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стул,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быструю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насыщаемость,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тошноту,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рвоту,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непроходимости,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дисфагию.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мотосенсорной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полиневропатией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поверхностной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чувствительности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«перчаток»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«носков»,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силы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тугоухость.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регистрируются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аксональной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демиелинизирующей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плеоцитоз.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диффузной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лейкоэнцефалопатии.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тимидина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деоксиуридина.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тимидинфосфорилазы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ДНК-диагностики.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возможна,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7208"/>
        <w:jc w:val="left"/>
      </w:pPr>
      <w:r>
        <w:rPr>
          <w:color w:val="333333"/>
          <w:w w:val="105"/>
        </w:rPr>
        <w:t>Продолжительность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различна.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Вельтищев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Ю.Е.,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Темин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П.А.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1998.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496.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86" w:lineRule="auto" w:before="17" w:after="0"/>
        <w:ind w:left="406" w:right="387" w:hanging="202"/>
        <w:jc w:val="left"/>
      </w:pPr>
      <w:r>
        <w:rPr>
          <w:color w:val="333333"/>
          <w:w w:val="105"/>
        </w:rPr>
        <w:t>Захарова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Е.Ю.,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Михайлова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С.В.,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Николаева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Е.А.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Руководство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w w:val="103"/>
        </w:rPr>
        <w:t> </w:t>
      </w:r>
      <w:r>
        <w:rPr>
          <w:color w:val="333333"/>
        </w:rPr>
        <w:t>ГЭОТАР-Медиа, </w:t>
      </w:r>
      <w:r>
        <w:rPr>
          <w:color w:val="333333"/>
          <w:spacing w:val="3"/>
        </w:rPr>
        <w:t> </w:t>
      </w:r>
      <w:r>
        <w:rPr>
          <w:color w:val="333333"/>
        </w:rPr>
        <w:t>2024.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86" w:lineRule="auto" w:before="0" w:after="0"/>
        <w:ind w:left="406" w:right="447" w:hanging="202"/>
        <w:jc w:val="left"/>
      </w:pPr>
      <w:r>
        <w:rPr>
          <w:color w:val="333333"/>
          <w:w w:val="105"/>
        </w:rPr>
        <w:t>Краснопольская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К.Д.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Справочное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пособие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Фохат,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364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86" w:lineRule="auto" w:before="0" w:after="0"/>
        <w:ind w:left="406" w:right="262" w:hanging="202"/>
        <w:jc w:val="left"/>
      </w:pPr>
      <w:r>
        <w:rPr>
          <w:color w:val="333333"/>
          <w:w w:val="105"/>
        </w:rPr>
        <w:t>Темин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П.А.,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Казанцева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Л.З.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нервно-психического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432.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86" w:lineRule="auto" w:before="0" w:after="0"/>
        <w:ind w:left="406" w:right="447" w:hanging="202"/>
        <w:jc w:val="left"/>
      </w:pPr>
      <w:r>
        <w:rPr>
          <w:color w:val="333333"/>
          <w:w w:val="105"/>
        </w:rPr>
        <w:t>Феничел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Джеральд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Педиатрическая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диагностики;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англ.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2004.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485.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86" w:lineRule="auto" w:before="0" w:after="0"/>
        <w:ind w:left="406" w:right="660" w:hanging="202"/>
        <w:jc w:val="left"/>
      </w:pPr>
      <w:r>
        <w:rPr>
          <w:color w:val="333333"/>
          <w:w w:val="105"/>
        </w:rPr>
        <w:t>Ahmed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S.T.,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Craven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Russell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O.M.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treatment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myopathies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Neurotherapeutics.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2018.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15.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943–953.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10.1007/s13311-018-00674-4.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Nervous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System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Childhood.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Edition.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Andreu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DiMauro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Current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classification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2003.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250,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1403–1406.</w:t>
      </w:r>
      <w:r>
        <w:rPr/>
      </w:r>
    </w:p>
    <w:p>
      <w:pPr>
        <w:pStyle w:val="BodyText"/>
        <w:numPr>
          <w:ilvl w:val="0"/>
          <w:numId w:val="6"/>
        </w:numPr>
        <w:tabs>
          <w:tab w:pos="407" w:val="left" w:leader="none"/>
        </w:tabs>
        <w:spacing w:line="186" w:lineRule="auto" w:before="17" w:after="0"/>
        <w:ind w:left="406" w:right="202" w:hanging="202"/>
        <w:jc w:val="left"/>
      </w:pPr>
      <w:r>
        <w:rPr>
          <w:color w:val="333333"/>
          <w:w w:val="105"/>
        </w:rPr>
        <w:t>Blau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Hoffmann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G.F.,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Joe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Physician’s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Guide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Treatment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Follow-up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Springer-</w:t>
      </w:r>
      <w:r>
        <w:rPr>
          <w:color w:val="333333"/>
          <w:spacing w:val="20"/>
          <w:w w:val="103"/>
        </w:rPr>
        <w:t> </w:t>
      </w:r>
      <w:r>
        <w:rPr>
          <w:color w:val="333333"/>
          <w:spacing w:val="-4"/>
          <w:w w:val="105"/>
        </w:rPr>
        <w:t>Verlag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Berlin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Heidelberg,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2006.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405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86" w:lineRule="auto" w:before="0" w:after="0"/>
        <w:ind w:left="406" w:right="378" w:hanging="202"/>
        <w:jc w:val="left"/>
      </w:pPr>
      <w:r>
        <w:rPr>
          <w:color w:val="333333"/>
          <w:w w:val="105"/>
        </w:rPr>
        <w:t>Chen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Hu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Q.,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Raza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H.K.,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Chansysouphanthong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analysis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imaging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features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encephalopathy,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lactic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acidosis,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stroke-like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episodes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(MELAS)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Somatosens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Mot.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Res.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2020.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37.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45–49.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10.1080/08990220.2020.1720636.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Di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Mauro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Schon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E.A.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DNA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mutations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human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Med.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106.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18–26.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Di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Mauro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Schon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E.A.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respiratory-chain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Engl.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2003.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348.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2656–2668.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86" w:lineRule="auto" w:before="17" w:after="0"/>
        <w:ind w:left="406" w:right="397" w:hanging="202"/>
        <w:jc w:val="left"/>
      </w:pPr>
      <w:r>
        <w:rPr>
          <w:color w:val="333333"/>
          <w:w w:val="105"/>
        </w:rPr>
        <w:t>Goto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Y.,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Horai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Matsuoka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myopathy,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encephalopathy,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lactic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acidosis,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stroke-like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episodes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(MELAS):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correlative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study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features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DNA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mutation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1992.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42.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545–</w:t>
      </w:r>
      <w:r>
        <w:rPr>
          <w:color w:val="333333"/>
          <w:spacing w:val="28"/>
          <w:w w:val="103"/>
        </w:rPr>
        <w:t> </w:t>
      </w:r>
      <w:r>
        <w:rPr>
          <w:color w:val="333333"/>
          <w:w w:val="105"/>
        </w:rPr>
        <w:t>550.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86" w:lineRule="auto" w:before="0" w:after="0"/>
        <w:ind w:left="406" w:right="560" w:hanging="202"/>
        <w:jc w:val="left"/>
      </w:pPr>
      <w:r>
        <w:rPr>
          <w:color w:val="333333"/>
          <w:w w:val="105"/>
        </w:rPr>
        <w:t>Pizzamiglio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Bugiardini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Macken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W.L.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strokes: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diagnostic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challenges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chameleons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Genes.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2021.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12.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1643.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10.3390/genes12101643.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86" w:lineRule="auto" w:before="0" w:after="0"/>
        <w:ind w:left="406" w:right="359" w:hanging="202"/>
        <w:jc w:val="left"/>
      </w:pPr>
      <w:r>
        <w:rPr>
          <w:color w:val="333333"/>
          <w:w w:val="105"/>
        </w:rPr>
        <w:t>Spelbrink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Tiranti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V.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Human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DNA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Deletions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Associated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Mutations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3"/>
          <w:w w:val="105"/>
        </w:rPr>
        <w:t>Twinkle,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Phage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4-Like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Protein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Localized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Nucleoids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Nature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Genetics.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223–231.</w:t>
      </w:r>
      <w:r>
        <w:rPr/>
      </w:r>
    </w:p>
    <w:p>
      <w:pPr>
        <w:pStyle w:val="BodyText"/>
        <w:numPr>
          <w:ilvl w:val="0"/>
          <w:numId w:val="7"/>
        </w:numPr>
        <w:tabs>
          <w:tab w:pos="407" w:val="left" w:leader="none"/>
        </w:tabs>
        <w:spacing w:line="186" w:lineRule="auto" w:before="0" w:after="0"/>
        <w:ind w:left="406" w:right="359" w:hanging="202"/>
        <w:jc w:val="left"/>
      </w:pPr>
      <w:r>
        <w:rPr>
          <w:color w:val="333333"/>
          <w:spacing w:val="-6"/>
          <w:w w:val="105"/>
        </w:rPr>
        <w:t>Van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Goethem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Dermaut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Lofgren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Mutation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POLG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associated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progressive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external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ophthalmoplegia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characterized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mtDNA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deletions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//Nat.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28.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211–212.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Первый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генетический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(ОЖК)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1973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наблюдалось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рабдомиолизом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миоглобинурией.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1980-х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печеночные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β-окисления.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последующие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фенотипах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ОЖК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расширилось.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протекающие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Рейе-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подобный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внезапной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младенца.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проявляться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скелетной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ткани,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гипогликемией,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приводящей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неврологическим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Митохондриальное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окисление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голодание,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активность.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(ЖК)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главный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источник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Примерно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80%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энергии,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мышцы,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обеспечивается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окислением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Мобилизуются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транспортируются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кровоток.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способно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расщеплять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углекислого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воды.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голодания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источником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окисление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мышцах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использование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кетоновых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Печень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обладает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уникальной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способностью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синтезировать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ацетил-КоА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(продукта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ЖК)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кетоновые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гидроксибутират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ацетоацетат,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служащие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важными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альтернативными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источниками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экстрапеченочных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тканей,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ОЖК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непосредственный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каскад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ОЖК.</w:t>
      </w:r>
      <w:r>
        <w:rPr/>
      </w:r>
    </w:p>
    <w:p>
      <w:pPr>
        <w:pStyle w:val="BodyText"/>
        <w:spacing w:line="186" w:lineRule="auto"/>
        <w:ind w:right="495"/>
        <w:jc w:val="left"/>
      </w:pPr>
      <w:r>
        <w:rPr>
          <w:color w:val="333333"/>
          <w:w w:val="105"/>
        </w:rPr>
        <w:t>Цитозольные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длинноцепочечные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активируются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соответствующие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ацил-КоА-тиоэфиры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ацил-КоА-синтетазы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внешней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мембране.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ацил-КоА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карнитинового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вовлекает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белка:</w:t>
      </w:r>
      <w:r>
        <w:rPr/>
      </w:r>
    </w:p>
    <w:p>
      <w:pPr>
        <w:pStyle w:val="BodyText"/>
        <w:numPr>
          <w:ilvl w:val="0"/>
          <w:numId w:val="8"/>
        </w:numPr>
        <w:tabs>
          <w:tab w:pos="429" w:val="left" w:leader="none"/>
        </w:tabs>
        <w:spacing w:line="186" w:lineRule="auto" w:before="0" w:after="0"/>
        <w:ind w:left="210" w:right="1095" w:firstLine="0"/>
        <w:jc w:val="left"/>
      </w:pPr>
      <w:r>
        <w:rPr>
          <w:color w:val="333333"/>
          <w:w w:val="105"/>
        </w:rPr>
        <w:t>карнитиновый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транспортер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плазматической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мембраны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(СТ),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обеспечивающий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внутриклеточную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доставку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карнитина;</w:t>
      </w:r>
      <w:r>
        <w:rPr/>
      </w:r>
    </w:p>
    <w:p>
      <w:pPr>
        <w:pStyle w:val="BodyText"/>
        <w:numPr>
          <w:ilvl w:val="0"/>
          <w:numId w:val="8"/>
        </w:numPr>
        <w:tabs>
          <w:tab w:pos="429" w:val="left" w:leader="none"/>
        </w:tabs>
        <w:spacing w:line="186" w:lineRule="auto" w:before="0" w:after="0"/>
        <w:ind w:left="210" w:right="844" w:firstLine="0"/>
        <w:jc w:val="left"/>
      </w:pPr>
      <w:r>
        <w:rPr>
          <w:color w:val="333333"/>
          <w:w w:val="105"/>
        </w:rPr>
        <w:t>карнитинпальмитоилтрансферазу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(СРТ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внешней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мембране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переносит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остатки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КоА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карнитину;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8"/>
        </w:numPr>
        <w:tabs>
          <w:tab w:pos="429" w:val="left" w:leader="none"/>
        </w:tabs>
        <w:spacing w:line="186" w:lineRule="auto" w:before="102" w:after="0"/>
        <w:ind w:left="210" w:right="1009" w:firstLine="0"/>
        <w:jc w:val="left"/>
      </w:pPr>
      <w:r>
        <w:rPr>
          <w:color w:val="333333"/>
          <w:w w:val="105"/>
        </w:rPr>
        <w:t>карнитин/ацилкарнитинтранслоказу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(САТ),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обеспечивающую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челночный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внутреннюю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мембрану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свободный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карнитин;</w:t>
      </w:r>
      <w:r>
        <w:rPr/>
      </w:r>
    </w:p>
    <w:p>
      <w:pPr>
        <w:pStyle w:val="BodyText"/>
        <w:numPr>
          <w:ilvl w:val="0"/>
          <w:numId w:val="8"/>
        </w:numPr>
        <w:tabs>
          <w:tab w:pos="429" w:val="left" w:leader="none"/>
        </w:tabs>
        <w:spacing w:line="179" w:lineRule="exact" w:before="0" w:after="0"/>
        <w:ind w:left="428" w:right="0" w:hanging="218"/>
        <w:jc w:val="left"/>
      </w:pPr>
      <w:r>
        <w:rPr>
          <w:color w:val="333333"/>
          <w:w w:val="105"/>
        </w:rPr>
        <w:t>карнитинпальмитоилтрансферазу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(СРТ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переносит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ацильные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остатки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КоА.</w:t>
      </w:r>
      <w:r>
        <w:rPr/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Средне-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короткоцепочечные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(длина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углеродных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атомов)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переносятся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участия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карнитина.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Оказавшись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матриксе,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ацил-КоА-эфиры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спираль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β-окисления,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переносит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электроны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(дыхательная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митохондрий),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последовательно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расщепляют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ацетил-КоА,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превращающегося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кетоновые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β-Окисление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жирных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кислот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кетогенез</w:t>
      </w:r>
      <w:r>
        <w:rPr>
          <w:rFonts w:ascii="Segoe UI Semibold" w:hAnsi="Segoe UI Semibold"/>
        </w:rPr>
      </w:r>
    </w:p>
    <w:p>
      <w:pPr>
        <w:pStyle w:val="BodyText"/>
        <w:spacing w:line="187" w:lineRule="auto" w:before="15"/>
        <w:ind w:right="202"/>
        <w:jc w:val="left"/>
      </w:pPr>
      <w:r>
        <w:rPr>
          <w:color w:val="333333"/>
          <w:w w:val="105"/>
        </w:rPr>
        <w:t>β-Окисление</w:t>
      </w:r>
      <w:r>
        <w:rPr>
          <w:color w:val="333333"/>
          <w:spacing w:val="-18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—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процесс,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последовательное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отщепление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молекулы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ацетил-КоА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активированных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специфичностью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3.1).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Первая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осуществляется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ацил-КоА-дегидрогеназами,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содержащими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простетической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флавинадениндинуклеотид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(ФАД).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окислении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принимают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короткоцепочечная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(SCAD),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среднецепочечная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(MCAD),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длинноцепочечная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spacing w:val="-3"/>
          <w:w w:val="105"/>
        </w:rPr>
        <w:t>(LCAD)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длинноцепочечная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ацил-КоА-дегидрогеназы</w:t>
      </w:r>
      <w:r>
        <w:rPr>
          <w:color w:val="333333"/>
          <w:spacing w:val="-26"/>
          <w:w w:val="105"/>
        </w:rPr>
        <w:t> </w:t>
      </w:r>
      <w:r>
        <w:rPr>
          <w:color w:val="333333"/>
          <w:spacing w:val="-1"/>
          <w:w w:val="105"/>
        </w:rPr>
        <w:t>(VLCAD),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обладающие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субстратной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специфичностью.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SCAD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активно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осуществляет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дегидрогенизацию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длиной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С4–С6;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MCAD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длиной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С6–С10;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LCAD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специфична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длиной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цепи,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промежуточной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предыдущих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дегидрогеназ,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3"/>
          <w:w w:val="105"/>
        </w:rPr>
        <w:t>VLCAD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специфична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длиной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С12–С18.</w:t>
      </w:r>
      <w:r>
        <w:rPr/>
      </w:r>
    </w:p>
    <w:p>
      <w:pPr>
        <w:pStyle w:val="BodyText"/>
        <w:spacing w:line="188" w:lineRule="auto"/>
        <w:ind w:right="292"/>
        <w:jc w:val="left"/>
      </w:pPr>
      <w:r>
        <w:rPr>
          <w:color w:val="333333"/>
          <w:w w:val="105"/>
        </w:rPr>
        <w:t>Второй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реакцией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гидратация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двойной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положении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образовавшихся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дегидрогенизации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2-транс-еноил-КоА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соответствующие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L-3-гидроксиацил-КоА.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Существуют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еноил-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КоА-гидратазы: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длинноцепочечная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еноил-КоА-гидратаза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(LHYD),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функционирующая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составе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мембраносвязанного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трифункционального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(МТБ),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кротоназа,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гидратирующая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средне-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короткоцепочечные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субстраты.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МТБ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собой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гетерооктамер,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состоящий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</w:t>
      </w:r>
      <w:r>
        <w:rPr>
          <w:color w:val="333333"/>
          <w:w w:val="105"/>
          <w:position w:val="-4"/>
          <w:sz w:val="16"/>
          <w:szCs w:val="16"/>
        </w:rPr>
        <w:t>4</w:t>
      </w:r>
      <w:r>
        <w:rPr>
          <w:color w:val="333333"/>
          <w:w w:val="105"/>
        </w:rPr>
        <w:t>β</w:t>
      </w:r>
      <w:r>
        <w:rPr>
          <w:color w:val="333333"/>
          <w:w w:val="105"/>
          <w:position w:val="-4"/>
          <w:sz w:val="16"/>
          <w:szCs w:val="16"/>
        </w:rPr>
        <w:t>4</w:t>
      </w:r>
      <w:r>
        <w:rPr>
          <w:color w:val="333333"/>
          <w:w w:val="105"/>
        </w:rPr>
        <w:t>-субъединиц.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α-субъединица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отвечает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LHYD-активность,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3-кетоацил-КоА-тиолазную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4"/>
          <w:w w:val="105"/>
        </w:rPr>
        <w:t>(LKAT)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активность.</w:t>
      </w:r>
      <w:r>
        <w:rPr/>
      </w:r>
    </w:p>
    <w:p>
      <w:pPr>
        <w:pStyle w:val="BodyText"/>
        <w:spacing w:line="189" w:lineRule="auto"/>
        <w:ind w:right="248"/>
        <w:jc w:val="left"/>
      </w:pPr>
      <w:r>
        <w:rPr>
          <w:color w:val="333333"/>
          <w:w w:val="105"/>
        </w:rPr>
        <w:t>Третья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дегидрогенизации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3-гидроксиацил-КоА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3-кетоацил-КоА.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восстановление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НАД</w:t>
      </w:r>
      <w:r>
        <w:rPr>
          <w:color w:val="333333"/>
          <w:w w:val="105"/>
          <w:position w:val="8"/>
          <w:sz w:val="16"/>
          <w:szCs w:val="16"/>
        </w:rPr>
        <w:t>+</w:t>
      </w:r>
      <w:r>
        <w:rPr>
          <w:color w:val="333333"/>
          <w:spacing w:val="-10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НАДН.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Существуют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3-гидроксиацилдегидрогеназы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коротко-,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(М/SCHAD)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-1"/>
          <w:w w:val="105"/>
        </w:rPr>
        <w:t>(LCHAD)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субстратов.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-3"/>
          <w:w w:val="105"/>
        </w:rPr>
        <w:t>LCHAD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составляющей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мембрано-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связанного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МТБ.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М/SCHAD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растворимый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гомодимер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матрикса.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Последняя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заключительная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стадия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заключается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тиолитическом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расщеплении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3-кетоацил-КоА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образовании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ацетил-КоА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соответствующего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ацил-КоА-эфира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укороченной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цепью.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принимают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Длинноцепочечная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3-кетоацил-КоА-тиолаза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4"/>
          <w:w w:val="105"/>
        </w:rPr>
        <w:t>(LKAT)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составляющей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МТБ.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охарактеризован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фермент,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обладающий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среднецепочечной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3-кетоацил-КоА-тиолазной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spacing w:val="-4"/>
          <w:w w:val="105"/>
        </w:rPr>
        <w:t>(MKAT)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активностью.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Заключительный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этап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процессе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осуществляет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короткоцепочечная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3-кетоацил-КоА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тиолаза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кетотиолаза</w:t>
      </w:r>
      <w:r>
        <w:rPr>
          <w:color w:val="333333"/>
          <w:spacing w:val="-28"/>
          <w:w w:val="105"/>
        </w:rPr>
        <w:t> </w:t>
      </w:r>
      <w:r>
        <w:rPr>
          <w:color w:val="333333"/>
          <w:spacing w:val="-4"/>
          <w:w w:val="105"/>
        </w:rPr>
        <w:t>(SKAT).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6209347"/>
            <wp:effectExtent l="0" t="0" r="0" b="0"/>
            <wp:docPr id="19" name="image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2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620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7"/>
        <w:ind w:right="711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3.1.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color w:val="333333"/>
          <w:w w:val="105"/>
        </w:rPr>
        <w:t>β-Окисление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митохондриях.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ацил-КоА-синтетаза;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система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ацил-КоА-дегидрогеназа;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еноил-КоА-гидратаза;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3-гидроксиацил-КоА-дегидрогеназа;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тиолаза-3-кетотиолаза;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ЦТК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цикл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трикарбоновых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ДЦМ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дыхательная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ВММ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</w:rPr>
        <w:t>внутренняя </w:t>
      </w:r>
      <w:r>
        <w:rPr>
          <w:color w:val="333333"/>
          <w:spacing w:val="2"/>
        </w:rPr>
        <w:t> </w:t>
      </w:r>
      <w:r>
        <w:rPr>
          <w:color w:val="333333"/>
        </w:rPr>
        <w:t>митохондриальная </w:t>
      </w:r>
      <w:r>
        <w:rPr>
          <w:color w:val="333333"/>
          <w:spacing w:val="2"/>
        </w:rPr>
        <w:t> </w:t>
      </w:r>
      <w:r>
        <w:rPr>
          <w:color w:val="333333"/>
        </w:rPr>
        <w:t>мембрана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3"/>
          <w:w w:val="105"/>
        </w:rPr>
        <w:t>Кетогенез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7"/>
        <w:jc w:val="left"/>
      </w:pPr>
      <w:r>
        <w:rPr>
          <w:color w:val="333333"/>
          <w:w w:val="105"/>
        </w:rPr>
        <w:t>Ацетил-КоА,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образовавшиеся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голодания,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направляются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кетогенеза: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3-гидрокси-3-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метилглутарил-КоА-синтетаза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конденсирует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одну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молекулу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ацетил-КоА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одну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молекулу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ацетоацетил-КоА,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образованию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HMG-КoA,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соединение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расщепляется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HMG-КоA-лиазой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образуется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ацетоацетат.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Ацетоацетат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равновесия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кетоновым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телом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3-гидроксибутиратом.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Кетоновые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попадают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кровоток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доставляются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тканям.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ацетоацетат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переводится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активную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</w:rPr>
        <w:t>ацетоацетил-КоА </w:t>
      </w:r>
      <w:r>
        <w:rPr>
          <w:color w:val="333333"/>
          <w:spacing w:val="3"/>
        </w:rPr>
        <w:t> </w:t>
      </w:r>
      <w:r>
        <w:rPr>
          <w:color w:val="333333"/>
        </w:rPr>
        <w:t>под </w:t>
      </w:r>
      <w:r>
        <w:rPr>
          <w:color w:val="333333"/>
          <w:spacing w:val="3"/>
        </w:rPr>
        <w:t> </w:t>
      </w:r>
      <w:r>
        <w:rPr>
          <w:color w:val="333333"/>
        </w:rPr>
        <w:t>действием </w:t>
      </w:r>
      <w:r>
        <w:rPr>
          <w:color w:val="333333"/>
          <w:spacing w:val="3"/>
        </w:rPr>
        <w:t> </w:t>
      </w:r>
      <w:r>
        <w:rPr>
          <w:color w:val="333333"/>
        </w:rPr>
        <w:t>ацетоацетатсукцинил-КоА-трансферазы. </w:t>
      </w:r>
      <w:r>
        <w:rPr>
          <w:color w:val="333333"/>
          <w:spacing w:val="3"/>
        </w:rPr>
        <w:t> </w:t>
      </w:r>
      <w:r>
        <w:rPr>
          <w:color w:val="333333"/>
        </w:rPr>
        <w:t>Ацетоацетил-КоА </w:t>
      </w:r>
      <w:r>
        <w:rPr>
          <w:color w:val="333333"/>
          <w:spacing w:val="3"/>
        </w:rPr>
        <w:t> </w:t>
      </w:r>
      <w:r>
        <w:rPr>
          <w:color w:val="333333"/>
        </w:rPr>
        <w:t>подвергается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тиолитическому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расщеплению,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молекулы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ацетил-КоА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вступают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цикл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Кребса.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каждой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процесса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ОЖК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известны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нарушения.</w:t>
      </w:r>
      <w:r>
        <w:rPr/>
      </w:r>
    </w:p>
    <w:p>
      <w:pPr>
        <w:pStyle w:val="BodyText"/>
        <w:spacing w:line="186" w:lineRule="auto" w:before="17"/>
        <w:ind w:right="239"/>
        <w:jc w:val="left"/>
      </w:pPr>
      <w:r>
        <w:rPr>
          <w:color w:val="333333"/>
          <w:w w:val="105"/>
        </w:rPr>
        <w:t>Определение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спектра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пятнах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сделало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возможным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ОЖК.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обследования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программу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массового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предотвратить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инвалидизацию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смертность,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применяя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простые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дешевые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состояний.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3"/>
          <w:w w:val="105"/>
        </w:rPr>
        <w:t>Подходы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к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терапии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Подходы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носят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комплексный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«Золотым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стандартом»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диетотерапия,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первичного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карнитина,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короткоцепочечной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ацил-КоА-дегидрогеназы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(SCAD),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среднецепочечной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ацил-КоА-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дегидрогеназы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(MCAD),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когда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диетотерапия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избегать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длительного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голодания,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предотвращать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гипогликемию.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Поступление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достаточной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счет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углеводов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моментом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диетотерапии.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анаболизма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подавляет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окисление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циркулирующих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ацилкарнитинов.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сократить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цепью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обеспечить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дополнительное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поступление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следующие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смеси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жиров: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сухая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смесь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«Monogen»,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Нутриция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специализированный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продукт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диетического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лечебного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питания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дефектах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хилотораксе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лимфангиэктазии;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Нутриген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низкожировой,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Инфаприм,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Россия.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Дополнительно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назначаются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среднецепочечные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кислоты: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специализированный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продукт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диетического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лечебного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питания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«Ликвиджен+»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(«Liquigen+»),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Нутриция,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масло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(МCT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Oil).</w:t>
      </w:r>
      <w:r>
        <w:rPr/>
      </w:r>
    </w:p>
    <w:p>
      <w:pPr>
        <w:pStyle w:val="BodyText"/>
        <w:spacing w:line="186" w:lineRule="auto"/>
        <w:ind w:right="4545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митохондрии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18"/>
        </w:rPr>
        <w:t> </w:t>
      </w:r>
      <w:r>
        <w:rPr>
          <w:color w:val="333333"/>
        </w:rPr>
        <w:t>карнитин-пальмитоилтрансферазы </w:t>
      </w:r>
      <w:r>
        <w:rPr>
          <w:color w:val="333333"/>
          <w:spacing w:val="18"/>
        </w:rPr>
        <w:t> </w:t>
      </w:r>
      <w:r>
        <w:rPr>
          <w:color w:val="333333"/>
        </w:rPr>
        <w:t>I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#255120.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CPT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Bougneres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1981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некетотической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гипогликемией,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провоцируемой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голоданием.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связанного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карнитина,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метаболиты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отсутствовали,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важным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диагностическим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признаком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Относится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неизвестна.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карнитин-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пальмитоилтрансферазы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(СРТ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11q13.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СРТ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превращение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ацил-КоА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ацилкарнитиновые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эфиры.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токсическим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эффектом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ацил-КоА-производных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кислот.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Известно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документированных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гипокетотическая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гипогликемия.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Недавно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миопатическая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сочетающая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мышц,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манифестирующая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изолированной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миопатией.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жировую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инфильтрацию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гепатоцитов.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способами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7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парентеральное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гипогликемии.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богатая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углеводами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(75%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калорийности)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бедная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(7%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калорийности).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круглосуточно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8–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раз/24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добавкой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сырого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зернового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крахмала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г/кг.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Среднецепочечные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триглицериды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масла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2–2,5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г/кг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источник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чтобы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обойти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блокаду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окислении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Ввиду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возможностей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эффективного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сомнительна.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благоприятный,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легко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корректируются,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w w:val="103"/>
        </w:rPr>
        <w:t> </w:t>
      </w:r>
      <w:r>
        <w:rPr>
          <w:color w:val="333333"/>
        </w:rPr>
        <w:t>соответственно </w:t>
      </w:r>
      <w:r>
        <w:rPr>
          <w:color w:val="333333"/>
          <w:spacing w:val="13"/>
        </w:rPr>
        <w:t> </w:t>
      </w:r>
      <w:r>
        <w:rPr>
          <w:color w:val="333333"/>
        </w:rPr>
        <w:t>возрасту.</w:t>
      </w:r>
      <w:r>
        <w:rPr/>
      </w:r>
    </w:p>
    <w:p>
      <w:pPr>
        <w:pStyle w:val="BodyText"/>
        <w:spacing w:line="186" w:lineRule="auto"/>
        <w:ind w:right="405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19"/>
        </w:rPr>
        <w:t> </w:t>
      </w:r>
      <w:r>
        <w:rPr>
          <w:color w:val="333333"/>
        </w:rPr>
        <w:t>карнитин-пальмитоилтрансферазы </w:t>
      </w:r>
      <w:r>
        <w:rPr>
          <w:color w:val="333333"/>
          <w:spacing w:val="19"/>
        </w:rPr>
        <w:t> </w:t>
      </w:r>
      <w:r>
        <w:rPr>
          <w:color w:val="333333"/>
        </w:rPr>
        <w:t>II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#608836,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#255110,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#600649.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62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СРТ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1970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Engel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привели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сестер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миоглобинурией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болями.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провоцировались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голоданием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низкокалорийной,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низкоуглеводной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диетой.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Mauro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1973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наблюдали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миопатией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миоглобинурией,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провоцируемой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физической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нагрузкой.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Bressler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выявил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биохимическую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причину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карнитина.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1991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летальная.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Относится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1:350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747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карнитинпальмитоилтрансферазы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II),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1р32.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Ser113Leu.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локализована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мембране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превращение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ацилкарнитиновых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ацил-КоА-эфиры.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летальной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диффузное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нейтральных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(сердце,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мышцах,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почках,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мозге).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патогенетический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механизм,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приводящий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смерти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период,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карнитина,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ацил-КоА,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АТФ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гипогликемии.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остаточная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выше,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Выделяют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генерализованную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младенческую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86" w:lineRule="auto" w:before="17"/>
        <w:ind w:right="6987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  <w:b/>
          <w:color w:val="333333"/>
          <w:spacing w:val="28"/>
          <w:w w:val="103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Генерализованная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младенческая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респираторный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дистресс-синдром,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кардиомегалия,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печеночная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полимикрогирия.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Смертельный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аритмии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мультиорганной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неделях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гипокетотической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гепатомегалию,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печеночную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кардиомиопатию,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миопатию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мышц.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встречающаяся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интермиттирующим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приступами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миоглобинурией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физическую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нагрузку.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реакцией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голодание,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интеркуррентные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инфекции,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эмоциональные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стрессы,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охлаждение.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25%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миоглобинурии.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самой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наследственной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миоглобинурии.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4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жировую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инфильтрацию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гепатоцитов.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1.1).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36"/>
        <w:jc w:val="both"/>
      </w:pPr>
      <w:r>
        <w:rPr>
          <w:color w:val="333333"/>
          <w:w w:val="105"/>
        </w:rPr>
        <w:t>Методов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эффективной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описано.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парентеральное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гипогликемии.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богатая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углеводами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(75%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калорийности)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бедная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(7%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калорийности),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круглосуточно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8–6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раз/24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добавкой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сырого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зернового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крахмала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г/кг.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Среднецепочечные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триглицериды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2–2,5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г/кг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единственного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источника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жиров)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добавлением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левокарнитина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50–100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рибофлавина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сутки;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дозировка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1–1,25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г/кг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любое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голодание,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сопровождающееся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минимальным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липолизом,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ацилкарнитинов,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голодание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должно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исключено.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избегать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голодания,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дробное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питание.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539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ДНК-анализа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отягощенной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семье,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профилактика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миоглобинурических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исключения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стрессорных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воздействий,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вызывающих,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очередь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нагрузок.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Течение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доброкачественное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формы.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</w:rPr>
        <w:t>прогноз </w:t>
      </w:r>
      <w:r>
        <w:rPr>
          <w:color w:val="333333"/>
          <w:spacing w:val="18"/>
        </w:rPr>
        <w:t> </w:t>
      </w:r>
      <w:r>
        <w:rPr>
          <w:color w:val="333333"/>
        </w:rPr>
        <w:t>неблагоприятный.</w:t>
      </w:r>
      <w:r>
        <w:rPr/>
      </w:r>
    </w:p>
    <w:p>
      <w:pPr>
        <w:pStyle w:val="BodyText"/>
        <w:spacing w:line="186" w:lineRule="auto"/>
        <w:ind w:right="405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митохондриях</w:t>
      </w:r>
      <w:r>
        <w:rPr/>
      </w:r>
    </w:p>
    <w:p>
      <w:pPr>
        <w:pStyle w:val="BodyText"/>
        <w:spacing w:line="186" w:lineRule="auto"/>
        <w:ind w:right="2847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ацил-КоА-дегидрогеназы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#201475.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Bertrand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VLCAD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некетотической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гипогликемией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1994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Ogilvie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21-летнего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мужчины,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страдающего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эпизодическими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мышцах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миоглобинурией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нагрузок.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Относится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1:300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17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ацил-КоА-дегидpогеназы</w:t>
      </w:r>
      <w:r>
        <w:rPr>
          <w:color w:val="333333"/>
          <w:spacing w:val="-26"/>
          <w:w w:val="105"/>
        </w:rPr>
        <w:t> </w:t>
      </w:r>
      <w:r>
        <w:rPr>
          <w:color w:val="333333"/>
          <w:spacing w:val="-1"/>
          <w:w w:val="105"/>
        </w:rPr>
        <w:t>(VLCAD).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17р11.2–р11.13.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spacing w:val="-3"/>
          <w:w w:val="105"/>
        </w:rPr>
        <w:t>VLCAD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принадлежит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семейству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ацил-КоА-дегидрогеназ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центр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ФАД.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Молекулярные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VLCAD-недостаточности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таковыми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28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MCAD.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VLCAD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голодании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токсическому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эффекту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ацил-КоА-производных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печень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(жировая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инфильтрация,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панлобулярный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стеатоз),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сердечную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мышцу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(гипертрофическая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кардиомиопатия),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(мышечная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миоглобинурия,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креатинкиназы).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патогенетические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3"/>
          <w:w w:val="105"/>
        </w:rPr>
        <w:t>VLCAD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MCAD.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нарушен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гомеостаз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истощение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тканевого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ацилкарнитинов,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кетонов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(из-за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ацетил-КоА,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продукта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кислот).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Выделяют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различающихся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проявлений: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тяжелую,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легкую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манифестацией,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позднюю.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53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сопровождаться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гипертрофической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кардиомиопатии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коллапсу,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гипотонии.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гипераммониемия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некетотическая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гипогликемия.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внезапный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своевременно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купировать,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Рейе.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повторные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декомпенсации,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вялое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сосание/отказ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гипорефлексия/арефлексия,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дыхания.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Неврологическая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летаргии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голодание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вирусные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некетотической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гипогликемии.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ацидоз,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гиперурикемия,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слабость.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привести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внезапной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младенца.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гипогликемические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судорогами,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диареей,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миалгией,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миоглобинурией,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миопатией.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повторных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возникать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относительную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легкость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неопределенным,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тогда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кардиомиопатической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неблагоприятен.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втором-третьем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непереносимостью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нагрузок,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миалгией,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миоглобинурией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КФК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физическое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переутомление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голод.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миопатический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Дикарбоновая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кризов.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карнитина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молекулярно-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генетические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методы.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плазменных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(С14:0,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С14:1,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С16:0,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С16:1,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С16:2,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С18:0,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С18:1,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С18:2),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преобладает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C14:1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(миристолеоилкарнитин)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1.1).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footerReference w:type="default" r:id="rId24"/>
          <w:pgSz w:w="11900" w:h="16840"/>
          <w:pgMar w:footer="253" w:header="280" w:top="480" w:bottom="440" w:left="360" w:right="360"/>
          <w:pgNumType w:start="4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парентеральное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минуту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подавления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липолизиса.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богатая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углеводами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(75%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калорийности)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бедная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(7%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калорийности).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Частые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круглосуточно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8–6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раз/24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добавкой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сырого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зернового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крахмала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г/кг,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вечерние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кормления.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Среднецепочечные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триглицериды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масла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(MCT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oil)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2–2,5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единственный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источник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добавлением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левокарнитина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рибофлавина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осторожностью,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криза,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сердца.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VLCAD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культуpе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амниоцитов,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хориона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отягощенной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семье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известен.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семейный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бессимптомных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сибсов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3"/>
          <w:w w:val="105"/>
        </w:rPr>
        <w:t>VLCAD.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Профилактика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голодового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стресса.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многом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сроков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благоприятный.</w:t>
      </w:r>
      <w:r>
        <w:rPr/>
      </w:r>
    </w:p>
    <w:p>
      <w:pPr>
        <w:pStyle w:val="BodyText"/>
        <w:spacing w:line="186" w:lineRule="auto"/>
        <w:ind w:right="405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5"/>
        </w:rPr>
        <w:t> </w:t>
      </w:r>
      <w:r>
        <w:rPr>
          <w:color w:val="333333"/>
        </w:rPr>
        <w:t>митохондриального </w:t>
      </w:r>
      <w:r>
        <w:rPr>
          <w:color w:val="333333"/>
          <w:spacing w:val="5"/>
        </w:rPr>
        <w:t> </w:t>
      </w:r>
      <w:r>
        <w:rPr>
          <w:color w:val="333333"/>
        </w:rPr>
        <w:t>трифункционального </w:t>
      </w:r>
      <w:r>
        <w:rPr>
          <w:color w:val="333333"/>
          <w:spacing w:val="5"/>
        </w:rPr>
        <w:t> </w:t>
      </w:r>
      <w:r>
        <w:rPr>
          <w:color w:val="333333"/>
        </w:rPr>
        <w:t>белка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#609015,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#609016.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3-гидроксиацил-КоА-дегидрогеназы.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51"/>
        <w:jc w:val="left"/>
      </w:pPr>
      <w:r>
        <w:rPr>
          <w:color w:val="333333"/>
          <w:w w:val="105"/>
        </w:rPr>
        <w:t>R.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Wanders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гипотонией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гипогликемией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вторых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суток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развилась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дыхательная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гипокинетическая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кардиомиопатия,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наступил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30-е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найдена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компонентов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трифункционального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(MTP).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1983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Glasgow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3-гидроксиацил-КоА-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дегидрогеназы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(LCHAD),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субъединиц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МТР.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1989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Wanders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идентифицировали</w:t>
      </w:r>
      <w:r>
        <w:rPr>
          <w:color w:val="333333"/>
          <w:spacing w:val="27"/>
          <w:w w:val="103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Одно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недавно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открытых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Точная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неизвестна,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Выделяют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кардиомиопатическая;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печени;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легкая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мышц.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4"/>
        <w:jc w:val="left"/>
      </w:pPr>
      <w:r>
        <w:rPr>
          <w:color w:val="333333"/>
          <w:w w:val="105"/>
        </w:rPr>
        <w:t>Аутосомно-рецессивное,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MTP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α-субъединицу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HADHA,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2p23)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β-субъединицу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(ген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HADHB,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картированный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локусе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–2p23).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МТР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состоит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β-субъединиц,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катализирующих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β-окисления.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α-Субъединица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выполняет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w w:val="103"/>
        </w:rPr>
        <w:t> </w:t>
      </w:r>
      <w:r>
        <w:rPr>
          <w:color w:val="333333"/>
        </w:rPr>
        <w:t>длинноцепочечной </w:t>
      </w:r>
      <w:r>
        <w:rPr>
          <w:color w:val="333333"/>
          <w:spacing w:val="2"/>
        </w:rPr>
        <w:t> </w:t>
      </w:r>
      <w:r>
        <w:rPr>
          <w:color w:val="333333"/>
        </w:rPr>
        <w:t>3-гидроксиацил-КоА-дегидрогеназы </w:t>
      </w:r>
      <w:r>
        <w:rPr>
          <w:color w:val="333333"/>
          <w:spacing w:val="2"/>
        </w:rPr>
        <w:t> </w:t>
      </w:r>
      <w:r>
        <w:rPr>
          <w:color w:val="333333"/>
        </w:rPr>
        <w:t>и </w:t>
      </w:r>
      <w:r>
        <w:rPr>
          <w:color w:val="333333"/>
          <w:spacing w:val="2"/>
        </w:rPr>
        <w:t> </w:t>
      </w:r>
      <w:r>
        <w:rPr>
          <w:color w:val="333333"/>
        </w:rPr>
        <w:t>длинноцепочечной </w:t>
      </w:r>
      <w:r>
        <w:rPr>
          <w:color w:val="333333"/>
          <w:spacing w:val="3"/>
        </w:rPr>
        <w:t> </w:t>
      </w:r>
      <w:r>
        <w:rPr>
          <w:color w:val="333333"/>
        </w:rPr>
        <w:t>эноил-КоА-гидратазы, </w:t>
      </w:r>
      <w:r>
        <w:rPr>
          <w:color w:val="333333"/>
          <w:spacing w:val="2"/>
        </w:rPr>
        <w:t> </w:t>
      </w:r>
      <w:r>
        <w:rPr>
          <w:color w:val="333333"/>
        </w:rPr>
        <w:t>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субъединица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3-кетоацил-КоА-тиолазы.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структурного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α-субъединицы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доменов)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МТР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изолированной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сочетанной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одной/трех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тканях,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фибробластах,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лимфоцитах.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встречающаяся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HADHA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p.Glu474Gln,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определяющая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(60%)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изолированной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недостаточности </w:t>
      </w:r>
      <w:r>
        <w:rPr>
          <w:color w:val="333333"/>
          <w:spacing w:val="12"/>
        </w:rPr>
        <w:t> </w:t>
      </w:r>
      <w:r>
        <w:rPr>
          <w:color w:val="333333"/>
          <w:spacing w:val="-2"/>
        </w:rPr>
        <w:t>LCHAD.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138"/>
        <w:jc w:val="left"/>
      </w:pPr>
      <w:r>
        <w:rPr>
          <w:color w:val="333333"/>
          <w:w w:val="105"/>
        </w:rPr>
        <w:t>МТР,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встроенный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внутреннюю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мембрану,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выполняет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3-</w:t>
      </w:r>
      <w:r>
        <w:rPr>
          <w:color w:val="333333"/>
          <w:w w:val="103"/>
        </w:rPr>
        <w:t> </w:t>
      </w:r>
      <w:r>
        <w:rPr>
          <w:color w:val="333333"/>
        </w:rPr>
        <w:t>гидроксиацил-КоА-дегидрогеназы, </w:t>
      </w:r>
      <w:r>
        <w:rPr>
          <w:color w:val="333333"/>
          <w:spacing w:val="4"/>
        </w:rPr>
        <w:t> </w:t>
      </w:r>
      <w:r>
        <w:rPr>
          <w:color w:val="333333"/>
        </w:rPr>
        <w:t>длинноцепочечной </w:t>
      </w:r>
      <w:r>
        <w:rPr>
          <w:color w:val="333333"/>
          <w:spacing w:val="4"/>
        </w:rPr>
        <w:t> </w:t>
      </w:r>
      <w:r>
        <w:rPr>
          <w:color w:val="333333"/>
        </w:rPr>
        <w:t>эноил-КоА-гидратазы </w:t>
      </w:r>
      <w:r>
        <w:rPr>
          <w:color w:val="333333"/>
          <w:spacing w:val="3"/>
        </w:rPr>
        <w:t> </w:t>
      </w:r>
      <w:r>
        <w:rPr>
          <w:color w:val="333333"/>
        </w:rPr>
        <w:t>и </w:t>
      </w:r>
      <w:r>
        <w:rPr>
          <w:color w:val="333333"/>
          <w:spacing w:val="4"/>
        </w:rPr>
        <w:t> </w:t>
      </w:r>
      <w:r>
        <w:rPr>
          <w:color w:val="333333"/>
        </w:rPr>
        <w:t>длинноцепочечной </w:t>
      </w:r>
      <w:r>
        <w:rPr>
          <w:color w:val="333333"/>
          <w:spacing w:val="4"/>
        </w:rPr>
        <w:t> </w:t>
      </w:r>
      <w:r>
        <w:rPr>
          <w:color w:val="333333"/>
        </w:rPr>
        <w:t>3-кето-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ацил-КоА-тиолазы.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Дефект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голодании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токсическому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эффекту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ацил-КоА-производных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3-гидрокси-длинноцепочечных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печень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(жировая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инфильтрация,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холестатическая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желтуха,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гепатонекроз),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сердечную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мышцу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(гипертрофическая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кардиомиопатия),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(мышечная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миоглобинурия,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сывороточной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креатинкиназы).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Отличительной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особенностью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3"/>
          <w:w w:val="105"/>
        </w:rPr>
        <w:t>LCНAD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неврологическая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симптоматика,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что,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по-видимому,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токсического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действия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производных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3-гидрокси-длинноцепочечных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кислот.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Неонатальная </w:t>
      </w:r>
      <w:r>
        <w:rPr>
          <w:rFonts w:ascii="Segoe UI Semibold" w:hAnsi="Segoe UI Semibold"/>
          <w:b/>
          <w:color w:val="333333"/>
          <w:spacing w:val="7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кардиомиопатическая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7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гипертрофической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кардиомиопатией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тяжелыми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сердца.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некетотическая/гипокетотическая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гипогликемия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голодание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(включая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гипогликемию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родах).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летальный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Неонатальная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поражением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печени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Наиболее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суток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Рейе.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декомпенсации,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сопровождающихся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рвотой,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вялым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сосанием/отказом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гипотонией,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гепатомегалией,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гипорефлексией/арефлексией,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тахипноэ,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летаргией,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комой,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голодание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вирусные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инфекции.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привести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внезапной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смерти.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прогредиентное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кардиомиопатии,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гипотонии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гепатомегалии.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лактатацидоз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КФК.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полиневропатия,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2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поздней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манифестацией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преимущественным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поражением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скелетных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мышц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Эта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втором-третьем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раньше)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непереносимостью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нагрузок,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миалгией,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миоглобинурией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КФК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физическое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переутомление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голод.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полиневропатия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дисфункция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МТР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изолированной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LCHAD,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летальным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исходом.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неотличимая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врожденной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миопатии,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манифестирующим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симптомом.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spacing w:after="0" w:line="186" w:lineRule="auto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Наиболее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3-гидроксиацилкарнитинов: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С16:0,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С16:1,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С18:0,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С18:1.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соединений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ТМС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1.1).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ДНК-диагностики.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парентеральное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подавления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липолизиса.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богатая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углеводами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(75%)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бедная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(7%).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Разработаны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специализированные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низкожировые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продукты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лечебного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питания.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Частые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круглосуточно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8–6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раз/24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добавкой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сырого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зернового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крахмала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г/кг,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вечерние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избежание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жиров.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Среднецепочечные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триглицериды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масла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(MCT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oil)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2–2,5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единственный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источник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жиров.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75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предотвращения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вторичной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осторожностью,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ацилкарнитинов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сердца.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длинноцепочечной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3-гидроксиацил-КоА-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дегидрогеназы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культурах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хориона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амниоцитов,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отягощенной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семье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491"/>
        <w:jc w:val="left"/>
      </w:pPr>
      <w:r>
        <w:rPr>
          <w:color w:val="333333"/>
          <w:w w:val="105"/>
        </w:rPr>
        <w:t>Ранняя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начало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позволяют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избежать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декомпенсации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существенно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увеличить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86" w:lineRule="auto"/>
        <w:ind w:right="3475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среднецепочечной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ацил-КоА-дегидрогеназы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#201450.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20"/>
        <w:jc w:val="both"/>
      </w:pP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Gregersen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1976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необьяснимые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летаргии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экскреции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дикарбоновых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цепи.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установлен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Rhead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1983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Одно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β-окисления.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Европы,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Великобритании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США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1:8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000–1:10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сpеднецепочечной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ацил-КоА-дегидpогеназы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(MCAD).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1p31.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распространена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1"/>
          <w:w w:val="105"/>
        </w:rPr>
        <w:t>p.Lys329Glu.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MCAD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принадлежит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семейству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ацил-КоА-дегидрогеназ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матрикса,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центр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нековалентно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ФАД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простетической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MCAD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наpушению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митохондpиального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т.е.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адаптации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голоду,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ухудшая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пpодукцию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энеpгии.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Расщепление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ацил-КоА-пpоизводных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сpеднецепочечных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транспортом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чеpез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ЦНС.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производные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гипогликемией)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оказывают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токсическое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ЦНС,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набухание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Ацил-КоА-эфиры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метаболизированы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альтернативные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увеличению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дикарбоновых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(С6–С12).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пpоизводных,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угнетающих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митохондpиальное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β-окисление,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стимулиpует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включение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тpиглицеpиды,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пpиводит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жиpовой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инфильтpации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Отдельных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выделяют.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4"/>
        <w:jc w:val="left"/>
      </w:pPr>
      <w:r>
        <w:rPr>
          <w:color w:val="333333"/>
          <w:w w:val="105"/>
        </w:rPr>
        <w:t>Клиническая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разнообразна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внезапной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младенца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бессимптомных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волнообразное.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6,5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периоде.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Рейе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пpиступов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pвоты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(66%),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отказа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гипотонии,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тахипноэ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остановки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дыхания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(48%),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остановки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(36%),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летаpгии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(84%),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pеакции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голодание.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декомпенсации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провоцироваться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различными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инфекционными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заболеваниями.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некетотической/гипокетотической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гипогликемией.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высоте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наступить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внезапная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смерть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(около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25%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сопровождаются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(43%),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метаболическим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ацидозом,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гипераммониемией,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размеров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печени.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Конъюгация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ацил-КоА-эфиров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жиpных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глицином,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карнитином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глюкуронидом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метаболитов,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гексаноилглицин,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фенилпропионилглицин,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октаноилглицин,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октаноилкарнитин,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октаноилглюкуронид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суберилглицин.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Экскреция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глициновых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производных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MCAD.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Наиболее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специфическими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маркерами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MCAD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профиль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ацилкарнитиновых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С8-ацилкарнитина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наряду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С6-,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С10-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С10:1-ацилкарнитинами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1.1).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парентеральное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минуту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подавления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липолизиса;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бензоата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гипераммониемии.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диета,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богатая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углеводами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(75%)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бедная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жирами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(7%).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Частые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кормления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круглосуточно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8–6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добавкой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сырого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зернового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крахмала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г/кг.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Левокарнитин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50–100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сомнительна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виду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купируемости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MCAD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амниоцитов,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культуpе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хориона,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ДНК-анализа.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обследование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сибсов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(включая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бессимптомных)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острыми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кризами.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Европы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массовый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своевременном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купиpовании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пpиступов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пpофилактике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пpогноз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благопpиятный.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475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короткоцепочечной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ацил-КоА-дегидрогеназы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#201470.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Amendt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1987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неродственных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семей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неонатальным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ацидозом.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найдена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этилмалоновая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установлена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SCAD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ККФ.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Спектр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SCAD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широк: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бессимптомного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летальным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1:14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4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короткоцепочечной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ацил-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КоА-дегидрогеназы.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12q22–qter.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8" w:lineRule="auto" w:before="16"/>
        <w:ind w:right="24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SCAD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MCAD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VLCAD)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влияет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продукцию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энергии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β-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кетогенную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реакцию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условиях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голодания,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  <w:position w:val="8"/>
          <w:sz w:val="16"/>
        </w:rPr>
        <w:t>3</w:t>
      </w:r>
      <w:r>
        <w:rPr>
          <w:color w:val="333333"/>
          <w:w w:val="105"/>
        </w:rPr>
        <w:t>/</w:t>
      </w:r>
      <w:r>
        <w:rPr>
          <w:color w:val="333333"/>
          <w:w w:val="105"/>
          <w:position w:val="-4"/>
          <w:sz w:val="16"/>
        </w:rPr>
        <w:t>4</w:t>
      </w:r>
      <w:r>
        <w:rPr>
          <w:color w:val="333333"/>
          <w:spacing w:val="-7"/>
          <w:w w:val="105"/>
          <w:position w:val="-4"/>
          <w:sz w:val="16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окисляются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блока.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молекулярного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SCAD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изучены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широкий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полиморфизм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ясен.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очевидным,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ведущим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патогенезе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токсическое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действие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бутирил-КоА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производных,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осложняющееся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генерализованными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ацидоза,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лактат-ацидоза,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гипогликемии,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гипераммониемии.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морфологическом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гистохимическом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биоптатов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аутоптатов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тканей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жировую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инфильтрацию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внутриканальцевый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холестаз,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фокальный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гепатоцеллюлярный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некроз,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инволюцию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тимуса,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гипотрофию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миофибрилл,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превалирование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миофибрилл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миопатию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КДЦМ.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объяснить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склонность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инфекциям,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симптоматику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митохондрий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больного.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необъясненным.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Проявления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исключительно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разнообразны.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Отдельные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выделяют.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93"/>
        <w:jc w:val="both"/>
      </w:pP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дебюте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вялое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сосание/отказ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тахипноэ,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тахикардия,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летаргия,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миопатия,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гипераммониемия,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гипогликемия.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Исход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перенесенных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купирования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летального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вялое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сосание/отказ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микроцефалия.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расстройств,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позвоночника,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гипотонии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гипотрофии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симптомокомплекс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пирамидный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тонуса,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оживления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сухожильных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нистагм,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поведенческие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«мягким»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манифестирующего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четвертом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w w:val="103"/>
        </w:rPr>
        <w:t> </w:t>
      </w:r>
      <w:r>
        <w:rPr>
          <w:color w:val="333333"/>
        </w:rPr>
        <w:t>прогрессирующий </w:t>
      </w:r>
      <w:r>
        <w:rPr>
          <w:color w:val="333333"/>
          <w:spacing w:val="6"/>
        </w:rPr>
        <w:t> </w:t>
      </w:r>
      <w:r>
        <w:rPr>
          <w:color w:val="333333"/>
        </w:rPr>
        <w:t>миопатический </w:t>
      </w:r>
      <w:r>
        <w:rPr>
          <w:color w:val="333333"/>
          <w:spacing w:val="6"/>
        </w:rPr>
        <w:t> </w:t>
      </w:r>
      <w:r>
        <w:rPr>
          <w:color w:val="333333"/>
        </w:rPr>
        <w:t>синдром.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Методов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эффективного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описано.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купирование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парентеральным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введением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бензоатом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натрия.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по-видимому,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SCAD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амниоцитов,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хориона,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отягощенной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семье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847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Глутаровая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ацидемия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#231680.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множественная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ацил-КоА-дегидрогеназ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кислот.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1976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Przyrembel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турецкой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семье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наблюдали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тяжелого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манифестацией,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гипогликемией,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ацидозом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запахом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ребенка,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«потных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ног».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1:300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субъединицу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электронно-транспортного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флавопротеина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(ЕТР),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ЭТФ: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убихиноноксиредуктазы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(ЕТРDH).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хромосомах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15q23,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19q13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4q32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соответственно.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8"/>
        <w:jc w:val="left"/>
      </w:pPr>
      <w:r>
        <w:rPr>
          <w:color w:val="333333"/>
          <w:w w:val="105"/>
        </w:rPr>
        <w:t>ЕТР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ЕТРDH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кодируемые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ядерными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генами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электроны,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накопленные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β-окислении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участии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ФАД-содержащих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ацил-КоА-дегидрогеназ,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участии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диметилглициндегидрогеназы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саркозиндегидрогеназы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(компоненты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боковой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митохондрий),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дыхательную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осуществляющую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электронов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молекулярному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кислороду.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ФАД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простетических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ацил-КоА-дегидрогеназ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существовать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окисленном,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полувосстановленном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восстановленном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состоянии,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акцептировать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электрона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субстрата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переносить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коэнзиму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Q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(убихинону),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компоненту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Девять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флавопротеиновых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дегидрогеназ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переносят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электроны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ETP/ETPDH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боковую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дыхательную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цепь.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ETP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ETPDH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(тяжелый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фенотип),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функциональной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дегидрогеназ,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SCAD,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MCAD,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-3"/>
          <w:w w:val="105"/>
        </w:rPr>
        <w:t>LCAD,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-3"/>
          <w:w w:val="105"/>
        </w:rPr>
        <w:t>VLCAD,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глутарил-КоА-дегидрогеназу,</w:t>
      </w:r>
      <w:r>
        <w:rPr>
          <w:color w:val="333333"/>
          <w:spacing w:val="28"/>
          <w:w w:val="103"/>
        </w:rPr>
        <w:t> </w:t>
      </w:r>
      <w:r>
        <w:rPr>
          <w:color w:val="333333"/>
          <w:w w:val="105"/>
        </w:rPr>
        <w:t>изовалерил-КоА-дегидрогеназу,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диметилглициндегидрогеназу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саркозиндегидрогеназу,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тканях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субстратов.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субстратов,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накапливающихся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жидкостях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тканях,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продуктами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вторичных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превращений: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гидролиза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накопленных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КоА-эфиров,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карбоксилирования,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окисления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микросомах,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пероксисомах,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конъюгации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глицином.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Изовалериановая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обусловливает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запах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«потных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ног».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Существенно,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крайней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мере,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дегидрогеназ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перечисленных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выше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чувствительны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рибофлавина.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Патогенетические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некетотической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гипогликемии,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дефектов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ацетил-КоА,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N-ацетилглутамата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пируваткарбоксилазы.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Гипераммониемия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отчасти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объясняет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энцефалопатию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кризах.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Ведущим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патогенетическим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механизмом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токсический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эффект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субстратов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блокированных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реакций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мягкой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(липидная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вакуолизация).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неонатальных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(жировая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инфильтрация,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цирроз),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(отложение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липидов),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(кистозное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перерождение,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жировая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инфильтрация),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(фокальная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дисплазия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коры,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уменьшение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количества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извилин,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миграции).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ацил-карнитиновых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индуцировать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клеточном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поглощении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карнитина,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вторичной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карнитиновой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карнитинового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гомеостаза.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сердечного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ритма.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Причина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врожденных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пороков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лицевых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дисморфий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ясна.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Считают,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токсического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действия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(метаболитов)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эмбриогенез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значимости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ETPDH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электрон-транспортирующей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эмбрионального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диагностированных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ETPDH,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полиморфизм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найден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каждом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генов.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Найдены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различия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ETP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ETPDH.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ETPDH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врожденными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пороками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дисморфиями,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низкой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остаточной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информации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молекулярных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механизмах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позволит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прояснить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генофенотипические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корреляции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патогенезе.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165"/>
        <w:jc w:val="both"/>
      </w:pPr>
      <w:r>
        <w:rPr>
          <w:color w:val="333333"/>
          <w:w w:val="105"/>
        </w:rPr>
        <w:t>Выделяют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врожденными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пороками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врожденных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пороков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развития;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доброкачественную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этилмалоновую/</w:t>
      </w:r>
      <w:r>
        <w:rPr>
          <w:color w:val="333333"/>
          <w:w w:val="103"/>
        </w:rPr>
        <w:t> </w:t>
      </w:r>
      <w:r>
        <w:rPr>
          <w:color w:val="333333"/>
        </w:rPr>
        <w:t>адипиновую </w:t>
      </w:r>
      <w:r>
        <w:rPr>
          <w:color w:val="333333"/>
          <w:spacing w:val="9"/>
        </w:rPr>
        <w:t> </w:t>
      </w:r>
      <w:r>
        <w:rPr>
          <w:color w:val="333333"/>
        </w:rPr>
        <w:t>ацидуpию.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Клинические </w:t>
      </w:r>
      <w:r>
        <w:rPr>
          <w:rFonts w:ascii="Segoe UI Semibold" w:hAnsi="Segoe UI Semibold"/>
          <w:b/>
          <w:color w:val="333333"/>
          <w:spacing w:val="16"/>
        </w:rPr>
        <w:t> </w:t>
      </w:r>
      <w:r>
        <w:rPr>
          <w:rFonts w:ascii="Segoe UI Semibold" w:hAnsi="Segoe UI Semibold"/>
          <w:b/>
          <w:color w:val="333333"/>
        </w:rPr>
        <w:t>проявления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4"/>
          <w:w w:val="105"/>
        </w:rPr>
        <w:t>Тяжелая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неонатальная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врожденными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пороками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развития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недоношенными.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быстропрогрессирующее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течение,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рождения.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краниофациальные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дисморфии,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напоминающие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таковые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Целлвегера: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лоб,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гипеpтелоpизм,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гипоплазия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линии,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посаженные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ушные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раковины.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врожденные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дефекты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передней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бpюшной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стенки,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гипоспадия,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искpивление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полового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члена.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некетотическая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гипогликемия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24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сопровождаясь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гипотонией,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гепатомегалией,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нефромегалией.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«потных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ног».</w:t>
      </w:r>
      <w:r>
        <w:rPr/>
      </w:r>
    </w:p>
    <w:p>
      <w:pPr>
        <w:pStyle w:val="BodyText"/>
        <w:spacing w:line="186" w:lineRule="auto"/>
        <w:ind w:right="1486"/>
        <w:jc w:val="left"/>
      </w:pPr>
      <w:r>
        <w:rPr>
          <w:color w:val="333333"/>
          <w:w w:val="105"/>
        </w:rPr>
        <w:t>Неблагоприятный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неделю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летаргии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4"/>
          <w:w w:val="105"/>
        </w:rPr>
        <w:t>Тяжелая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неонатальная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без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врожденных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пороков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развития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гестационного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срока.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находят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период.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Метаболический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ацидоз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некетотическая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гипогликемия,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сопровождающиеся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гипотонией,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гепатомегалией,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нефромегалией,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поликистоз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почек,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запах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«потных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ног».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печеночная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недостаточность.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кардиомиопатии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сердечного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ритма.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респираторный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дистресс-синдром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Рейе-подобный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синдpом.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отказа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гипотонии,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тахипноэ,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летаргии,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некетотической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ацидоза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голодание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вирусные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поздним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дебютом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или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этилмалоновая/адипиновая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ацидурия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появиться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детстве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(4–6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взрослом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волнообразное.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гипогликемии,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ацидоза,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гепатомегалии,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миопатического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синдрома,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сопровождающихся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нарастающей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нагрузках.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мягкая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проявляющаяся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миопатическим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синдромом.</w:t>
      </w:r>
      <w:r>
        <w:rPr/>
      </w:r>
    </w:p>
    <w:p>
      <w:pPr>
        <w:pStyle w:val="BodyText"/>
        <w:spacing w:line="186" w:lineRule="auto" w:before="17"/>
        <w:ind w:right="1726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миопатией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первом-втором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хронически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миалгиями,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непереносимостью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нагрузок.</w:t>
      </w:r>
      <w:r>
        <w:rPr/>
      </w:r>
    </w:p>
    <w:p>
      <w:pPr>
        <w:pStyle w:val="BodyText"/>
        <w:spacing w:line="186" w:lineRule="auto"/>
        <w:ind w:right="586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рибофлавина.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Четких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маркеров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рибофлавин-чувствительной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существует.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Методов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эффективной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(натуральных)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10–20%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суточного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калоража,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содержанием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избыточного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потребления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изолейцина,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лейцина,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лизина,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триптофана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валина;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приемы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пищи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(максимальный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интервал,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ночной,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должен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превышать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часов),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ограничение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длительных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физических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нагрузок,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исключение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голодания.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Обосновано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лекарственных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препаратов: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рибофлавином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стабилизации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ETF/ETFDH,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2)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левокарнитином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поддержания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идебеноном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(Q10).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кризов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парентеральное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гипогликемии,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бензоата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натрия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до500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сутки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гипераммониемии.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спектра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амниотической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триместре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беременности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(глутаровая,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адипиновая,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субериновая,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себациновая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изовалерилглицин)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/>
      </w:r>
    </w:p>
    <w:p>
      <w:pPr>
        <w:pStyle w:val="BodyText"/>
        <w:spacing w:line="186" w:lineRule="auto" w:before="17"/>
        <w:ind w:right="4545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0" w:after="0"/>
        <w:ind w:left="406" w:right="262" w:hanging="202"/>
        <w:jc w:val="left"/>
      </w:pPr>
      <w:r>
        <w:rPr>
          <w:color w:val="333333"/>
          <w:w w:val="105"/>
        </w:rPr>
        <w:t>Темин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П.А.,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Казанцева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Л.З.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нервно-психического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432.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0" w:after="0"/>
        <w:ind w:left="406" w:right="447" w:hanging="202"/>
        <w:jc w:val="left"/>
      </w:pPr>
      <w:r>
        <w:rPr>
          <w:color w:val="333333"/>
          <w:w w:val="105"/>
        </w:rPr>
        <w:t>Краснопольская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К.Д.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Справочное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пособие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Фохат,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364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102" w:after="0"/>
        <w:ind w:left="406" w:right="520" w:hanging="202"/>
        <w:jc w:val="left"/>
      </w:pPr>
      <w:r>
        <w:rPr>
          <w:color w:val="333333"/>
          <w:w w:val="105"/>
        </w:rPr>
        <w:t>Bennett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M.J.,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Rinaldo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Strauss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A.W.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Inborn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errors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fatty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oxidation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Crit.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Rev.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Clin.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Lab.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Sci.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2000.</w:t>
      </w:r>
      <w:r>
        <w:rPr>
          <w:color w:val="333333"/>
          <w:spacing w:val="22"/>
          <w:w w:val="103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37.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1–44.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0" w:after="0"/>
        <w:ind w:left="406" w:right="520" w:hanging="202"/>
        <w:jc w:val="left"/>
      </w:pPr>
      <w:r>
        <w:rPr>
          <w:color w:val="333333"/>
          <w:w w:val="105"/>
        </w:rPr>
        <w:t>Boer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M.E.J.,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Dionisi-Vici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trifunctional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protein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deficiency: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severe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fatty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oxidation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disorder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cardiac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neurologic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involvement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Pediatr.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2003.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142,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684–689.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Doi:10.1067/mpd.2003.231.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0" w:after="0"/>
        <w:ind w:left="406" w:right="747" w:hanging="202"/>
        <w:jc w:val="left"/>
      </w:pPr>
      <w:r>
        <w:rPr>
          <w:color w:val="333333"/>
          <w:w w:val="105"/>
        </w:rPr>
        <w:t>Boer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M.E.J.,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3"/>
          <w:w w:val="105"/>
        </w:rPr>
        <w:t>Wanders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R.J.A.,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Morris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A.A.M.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Long-chain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3-hydroxyacylCoA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dehydrogenase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deficiency: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presentation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follow-up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1"/>
          <w:w w:val="105"/>
        </w:rPr>
        <w:t>Pediatrics.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2002.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109,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99–104,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114.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0" w:after="0"/>
        <w:ind w:left="406" w:right="228" w:hanging="202"/>
        <w:jc w:val="left"/>
      </w:pPr>
      <w:r>
        <w:rPr>
          <w:color w:val="333333"/>
          <w:w w:val="105"/>
        </w:rPr>
        <w:t>Knottnerus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S.J.G.,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Bleeker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J.C.,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Wüst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R.C.I.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long-chain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fatty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oxidation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carnitine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shuttle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3"/>
          <w:w w:val="105"/>
        </w:rPr>
        <w:t>Rev.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Endocr.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Disord.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2018.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93–106.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https://doi.org/10.1007/s11154-018-9448-1.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Rinaldo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Matern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Bennett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M.J.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3"/>
          <w:w w:val="105"/>
        </w:rPr>
        <w:t>Fatty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oxidation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Annu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3"/>
          <w:w w:val="105"/>
        </w:rPr>
        <w:t>Rev.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Physiol.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2002.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64.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477–502.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17" w:after="0"/>
        <w:ind w:left="406" w:right="897" w:hanging="202"/>
        <w:jc w:val="left"/>
      </w:pPr>
      <w:r>
        <w:rPr>
          <w:color w:val="333333"/>
          <w:w w:val="105"/>
        </w:rPr>
        <w:t>Sklirou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Alodaib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A.N.,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Dobrowolski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S.F.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Physiological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Perspectives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Triheptanoin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Anaplerotic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Long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Chain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Fatty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Oxidation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Front.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Genet.,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January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2021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|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https://doi.org/10.3389/fgene.2020.598760.</w:t>
      </w:r>
      <w:r>
        <w:rPr/>
      </w:r>
    </w:p>
    <w:p>
      <w:pPr>
        <w:pStyle w:val="BodyText"/>
        <w:numPr>
          <w:ilvl w:val="0"/>
          <w:numId w:val="9"/>
        </w:numPr>
        <w:tabs>
          <w:tab w:pos="407" w:val="left" w:leader="none"/>
        </w:tabs>
        <w:spacing w:line="186" w:lineRule="auto" w:before="0" w:after="0"/>
        <w:ind w:left="406" w:right="689" w:hanging="202"/>
        <w:jc w:val="left"/>
      </w:pPr>
      <w:r>
        <w:rPr>
          <w:color w:val="333333"/>
          <w:w w:val="105"/>
        </w:rPr>
        <w:t>Wilcken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Wiley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V.,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Hammond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Carpenter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Screening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newborns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inborn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errors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metabolism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tandem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mass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spectrometry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Engl.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2003.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348.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2304–2312.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Лизосомные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(ЛБН)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1:1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суммарная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оценивается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1:5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000–1:7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известно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4.1).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чрезвычайно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разнообразны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водянкой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плода,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легких,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доброкачественных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проявляющихся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5–6-м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существенно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влияющих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Молекулярные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этиопатогенеза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сходны.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контролирующих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внутрилизосомного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гидролиза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макромолекул,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гликозаминогликаны,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гликолипиды,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гликопротеины.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нарушать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синтез,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созревание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самих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белков-активаторов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контролирующих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субстратов,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подлежащих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гидролизу.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Достижения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последних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привели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созданию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эффективных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Прежде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заместительная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субстрата,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фармакологические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шапероны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(ТГСК).</w:t>
      </w:r>
      <w:r>
        <w:rPr/>
      </w:r>
    </w:p>
    <w:p>
      <w:pPr>
        <w:pStyle w:val="BodyText"/>
        <w:spacing w:line="186" w:lineRule="auto"/>
        <w:ind w:right="713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GМ1-ганглиозидоз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#230500.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семейная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амавротическая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идиотия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органов,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Ландинга,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генерализованный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ганглиозидоз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Норманна–Ландинга.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272855"/>
            <wp:effectExtent l="0" t="0" r="0" b="0"/>
            <wp:docPr id="21" name="image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3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27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0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9" w:lineRule="auto" w:before="15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1959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Norman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неизвестной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идиотии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Тея–Сакса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органов.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Одновременно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Landing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получившее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«семейный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нейровисцеральный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липидоз».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найдено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ганглиозидов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позволило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выделить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самостоятельную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генерализованный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ганглиозидоз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Ландинга,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генерализованный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ганглиозидоз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Норманна–Ландинга).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000.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Японии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проявлений,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остpую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1);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младенческую/юношескую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2);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взрослую/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GLB1,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лизосомную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β-D-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галактозидазу.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GLB1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3p21–p14.2.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7" w:lineRule="auto" w:before="16"/>
        <w:ind w:right="309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пpиводит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наpушению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дегpадации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ганглиозида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GМ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служащего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важной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составляющей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мембpан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нейpонов,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наpушению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дегpадации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кеpатансульфата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гликозаминогликана,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являющегося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необходимым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компонентом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экстраклеточного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матрикса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хpящевой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ткани.</w:t>
      </w:r>
      <w:r>
        <w:rPr/>
      </w:r>
    </w:p>
    <w:p>
      <w:pPr>
        <w:pStyle w:val="BodyText"/>
        <w:spacing w:line="192" w:lineRule="auto"/>
        <w:ind w:right="248"/>
        <w:jc w:val="left"/>
      </w:pPr>
      <w:r>
        <w:rPr>
          <w:color w:val="333333"/>
          <w:w w:val="105"/>
        </w:rPr>
        <w:t>Накопление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GМ</w:t>
      </w:r>
      <w:r>
        <w:rPr>
          <w:color w:val="333333"/>
          <w:w w:val="105"/>
          <w:position w:val="-4"/>
          <w:sz w:val="16"/>
        </w:rPr>
        <w:t>1</w:t>
      </w:r>
      <w:r>
        <w:rPr>
          <w:color w:val="333333"/>
          <w:w w:val="105"/>
        </w:rPr>
        <w:t>-ганглиозида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сиалопроизводных,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слабо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растворимых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воде,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сопровождаясь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цитотоксическим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эффектом,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(нейрональный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липидоз)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стволе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спинном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сплетениях,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ганглиях.</w:t>
      </w:r>
      <w:r>
        <w:rPr/>
      </w:r>
    </w:p>
    <w:p>
      <w:pPr>
        <w:pStyle w:val="BodyText"/>
        <w:spacing w:line="187" w:lineRule="auto"/>
        <w:ind w:right="248"/>
        <w:jc w:val="left"/>
      </w:pPr>
      <w:r>
        <w:rPr>
          <w:color w:val="333333"/>
          <w:w w:val="105"/>
        </w:rPr>
        <w:t>Церебральная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дисфункция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первично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GМ</w:t>
      </w:r>
      <w:r>
        <w:rPr>
          <w:color w:val="333333"/>
          <w:w w:val="105"/>
          <w:position w:val="-4"/>
          <w:sz w:val="16"/>
        </w:rPr>
        <w:t>1</w:t>
      </w:r>
      <w:r>
        <w:rPr>
          <w:color w:val="333333"/>
          <w:spacing w:val="-16"/>
          <w:w w:val="105"/>
          <w:position w:val="-4"/>
          <w:sz w:val="16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мембранах,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нейронов,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строения,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синаптической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дисфункцией.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Галактозосодержащие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олигосахариды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накапливаются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оpганах,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гепатоспленомегалии,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также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(кардиомиопатия)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(миопатия)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экскpетиpуются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мочой.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дегpадации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кеpатансульфата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деградации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хрящевой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скелетным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деформациям.</w:t>
      </w:r>
      <w:r>
        <w:rPr/>
      </w:r>
    </w:p>
    <w:p>
      <w:pPr>
        <w:pStyle w:val="BodyText"/>
        <w:spacing w:line="186" w:lineRule="auto"/>
        <w:ind w:right="8175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  <w:b/>
          <w:color w:val="333333"/>
          <w:spacing w:val="22"/>
          <w:w w:val="103"/>
        </w:rPr>
        <w:t> </w:t>
      </w:r>
      <w:r>
        <w:rPr>
          <w:rFonts w:ascii="Segoe UI Semibold" w:hAnsi="Segoe UI Semibold"/>
          <w:b/>
          <w:color w:val="333333"/>
        </w:rPr>
        <w:t>Младенческая </w:t>
      </w:r>
      <w:r>
        <w:rPr>
          <w:rFonts w:ascii="Segoe UI Semibold" w:hAnsi="Segoe UI Semibold"/>
          <w:b/>
          <w:color w:val="333333"/>
          <w:spacing w:val="6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короткого,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периода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3–6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сразу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рождения.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(отказ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отрицательная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весовая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кривая,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срыгивания),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генерализованный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локальный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отек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гипертрихоз,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гипотония.</w:t>
      </w:r>
      <w:r>
        <w:rPr/>
      </w:r>
    </w:p>
    <w:p>
      <w:pPr>
        <w:pStyle w:val="BodyText"/>
        <w:spacing w:line="186" w:lineRule="auto"/>
        <w:ind w:right="544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регресс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трансформируется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выявляются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гиперрефлексия,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патологические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рефлексы,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высокие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стартл-рефлексы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звуковые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раздражители,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гипотрофия,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бульбарно-псевдобульбарный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синдром,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корковая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глухота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слепота.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Дизморфические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(запавшая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переносица,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удлиненный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фильтр,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гипертрофия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десен,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макроглоссия,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глубоко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посаженные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глаза)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дисплазии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дизостоза,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межкостных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формируются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4.2).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полугодии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асцит.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макулодистрофия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косточки».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рентгенологически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периостальные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наpосты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диафизов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тpубчатых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костей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pебеp,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каpтину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дизостоза.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кардиомиопатия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2–3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Поздняя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</w:rPr>
        <w:t>младенческая/юношеская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миоклонические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тонико-клонические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нарастает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тонус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децеребрационной/декортикационной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ригидности,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нервов.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Краниофациальные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дисморфии,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множественный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дизостоз,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гепатоспленомегалия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косточки»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глазном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1929193"/>
            <wp:effectExtent l="0" t="0" r="0" b="0"/>
            <wp:docPr id="23" name="image1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1929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51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4.2.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</w:rPr>
        <w:t>1</w:t>
      </w:r>
      <w:r>
        <w:rPr>
          <w:color w:val="333333"/>
          <w:w w:val="105"/>
        </w:rPr>
        <w:t>-ганглиозидозом</w:t>
      </w:r>
      <w:r>
        <w:rPr/>
      </w:r>
    </w:p>
    <w:p>
      <w:pPr>
        <w:pStyle w:val="BodyText"/>
        <w:spacing w:line="186" w:lineRule="auto" w:before="21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дебюте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динамическая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дизартрия,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хореоатетоз,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трансформирующаяся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(парциальные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тонико-клонические),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склонность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инфекциям,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путей.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Хроническая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(взрослая)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(3–8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симптоматикой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(динамическая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дизартрия,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атипичная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спиноцеребеллярная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дегенерация).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(торсионно-дистонические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гиперкинезы,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тремор,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дистония)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(центральные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парезы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параличи).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расценивается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юношеский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паркинсонизм.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отмечается,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интеллект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страдает.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спондилодисплазия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позвоночника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w w:val="103"/>
        </w:rPr>
        <w:t> </w:t>
      </w:r>
      <w:r>
        <w:rPr>
          <w:color w:val="333333"/>
        </w:rPr>
        <w:t>неуклонно </w:t>
      </w:r>
      <w:r>
        <w:rPr>
          <w:color w:val="333333"/>
          <w:spacing w:val="26"/>
        </w:rPr>
        <w:t> </w:t>
      </w:r>
      <w:r>
        <w:rPr>
          <w:color w:val="333333"/>
        </w:rPr>
        <w:t>прогрессирующее.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166"/>
        <w:jc w:val="both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гипомиелинизация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4.3).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Дополнительным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тестом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галактоолигосахаридов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незначительное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кератансульфата.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биоптата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находят</w:t>
      </w:r>
      <w:r>
        <w:rPr/>
      </w:r>
    </w:p>
    <w:p>
      <w:pPr>
        <w:pStyle w:val="BodyText"/>
        <w:spacing w:line="186" w:lineRule="auto"/>
        <w:ind w:right="220"/>
        <w:jc w:val="left"/>
      </w:pPr>
      <w:r>
        <w:rPr>
          <w:color w:val="333333"/>
          <w:w w:val="105"/>
        </w:rPr>
        <w:t>«пенистые»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гистиоциты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количеством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вакуолей.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аутоптатах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определяется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β-D-галактозидазы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(менее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нормы).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709987"/>
            <wp:effectExtent l="0" t="0" r="0" b="0"/>
            <wp:docPr id="25" name="image1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70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4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4.3.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</w:rPr>
        <w:t>1</w:t>
      </w:r>
      <w:r>
        <w:rPr>
          <w:color w:val="333333"/>
          <w:w w:val="105"/>
        </w:rPr>
        <w:t>-ганглиозидозом.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гипомиелинизация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pStyle w:val="BodyText"/>
        <w:spacing w:line="19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Методов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эффективной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остаточной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разрабатываются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применением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фармакологических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шаперонов.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лизосомной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β-D-галактозидазы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культуpе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амниоцитов,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хоpиона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</w:rPr>
        <w:t>Прогноз </w:t>
      </w:r>
      <w:r>
        <w:rPr>
          <w:color w:val="333333"/>
          <w:spacing w:val="19"/>
        </w:rPr>
        <w:t> </w:t>
      </w:r>
      <w:r>
        <w:rPr>
          <w:color w:val="333333"/>
        </w:rPr>
        <w:t>неблагоприятный.</w:t>
      </w:r>
      <w:r>
        <w:rPr/>
      </w:r>
    </w:p>
    <w:p>
      <w:pPr>
        <w:pStyle w:val="BodyText"/>
        <w:spacing w:line="186" w:lineRule="auto" w:before="17"/>
        <w:ind w:right="713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GM2-ганглиозидозы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#272800,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#268800,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#272750.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Тея–Сакса,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Зандгоффа.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1969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Okada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O’Brien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гексозаминидазы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(Нех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евреев-ашкенази,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страдающих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Тея–Сакса.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Sandhoff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обнаружил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гексозаминидаз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(Нех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сходном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Зандгоффа.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Другой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генетический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-активатора,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Sakuraba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1999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82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936"/>
        <w:jc w:val="left"/>
      </w:pPr>
      <w:r>
        <w:rPr>
          <w:color w:val="333333"/>
          <w:w w:val="105"/>
        </w:rPr>
        <w:t>Относятся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Тея–Сакса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евреев-ашкенази: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1:3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проявлений,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остpую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1);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юношескую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2);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взpослую/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199"/>
        <w:jc w:val="left"/>
      </w:pPr>
      <w:r>
        <w:rPr>
          <w:color w:val="333333"/>
          <w:w w:val="105"/>
        </w:rPr>
        <w:t>Аутосомно-рецессивные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генов: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α-субъединицы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гексозаминидазы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15q23–q24;</w:t>
      </w:r>
      <w:r>
        <w:rPr/>
      </w:r>
    </w:p>
    <w:p>
      <w:pPr>
        <w:pStyle w:val="BodyText"/>
        <w:spacing w:line="199" w:lineRule="auto"/>
        <w:ind w:right="2626"/>
        <w:jc w:val="left"/>
      </w:pPr>
      <w:r>
        <w:rPr>
          <w:color w:val="333333"/>
          <w:w w:val="105"/>
        </w:rPr>
        <w:t>β-субъединицы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гексозаминидазы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(αβ)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spacing w:val="-7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гексозаминидазы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(β)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5q13;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белка-активатоpа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(солюбилизиpующего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GМ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-ганглиозид);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5q32–33.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9" w:lineRule="auto" w:before="15"/>
        <w:ind w:right="27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гексозаминидазы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белка-активатора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деградации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ганглиозида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GМ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служащего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важным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компонентом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мембран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нейронов.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GМ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-ганглиозида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GA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гликолипида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набуханию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счет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увеличения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размеров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морфологически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«тельца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включения»,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8175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  <w:b/>
          <w:color w:val="333333"/>
          <w:spacing w:val="22"/>
          <w:w w:val="103"/>
        </w:rPr>
        <w:t> </w:t>
      </w:r>
      <w:r>
        <w:rPr>
          <w:rFonts w:ascii="Segoe UI Semibold" w:hAnsi="Segoe UI Semibold"/>
          <w:b/>
          <w:color w:val="333333"/>
        </w:rPr>
        <w:t>Младенческая </w:t>
      </w:r>
      <w:r>
        <w:rPr>
          <w:rFonts w:ascii="Segoe UI Semibold" w:hAnsi="Segoe UI Semibold"/>
          <w:b/>
          <w:color w:val="333333"/>
          <w:spacing w:val="6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короткого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3–5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моторного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внешние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раздражители.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стартл-рефлексы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резкие,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негромкие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звуки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рефлекса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Моро.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продолжается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навыков: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нарастает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слабость,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утрачивают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способность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удерживать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голову.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редко,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месяцев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начальными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сохранной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реакцией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зрачков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свет,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офтальмоскопии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косточки».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8–10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учащаются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стартл-рефлексы,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интереса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окружающему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миру.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конце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(генерализованные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тонико-клонические,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парциальные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приступы),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трудно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поддающиеся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прирост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(макроцефалия),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объясняется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реактивным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глиозом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нейронов.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неуклонно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прогрессирует.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децеребрационная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бульбарно-псевдобульбарный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учащаются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2–4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Поздняя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</w:rPr>
        <w:t>младенческая/юношеская </w:t>
      </w:r>
      <w:r>
        <w:rPr>
          <w:rFonts w:ascii="Segoe UI Semibold" w:hAnsi="Segoe UI Semibold"/>
          <w:b/>
          <w:color w:val="333333"/>
          <w:spacing w:val="6"/>
        </w:rPr>
        <w:t> </w:t>
      </w:r>
      <w:r>
        <w:rPr>
          <w:rFonts w:ascii="Segoe UI Semibold" w:hAnsi="Segoe UI Semibold"/>
          <w:b/>
          <w:color w:val="333333"/>
        </w:rPr>
        <w:t>формы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незаметно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возникающая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неустойчивость,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неловкость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быстрой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ходьбе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беге.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Наряду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ходьбы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неустойчивостью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Ромберга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интенционный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тремор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дискоординация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руках.</w:t>
      </w:r>
      <w:r>
        <w:rPr/>
      </w:r>
    </w:p>
    <w:p>
      <w:pPr>
        <w:pStyle w:val="BodyText"/>
        <w:spacing w:line="187" w:lineRule="auto"/>
        <w:ind w:right="202"/>
        <w:jc w:val="left"/>
      </w:pP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речи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носят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сложный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мозжечково-дизартрический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типичным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-ганглиозидоза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разнообразных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гиперкинезов: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миоклонических,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хореиформных,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атетоидных,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дистонических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дистония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(генерализованные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тонико-клонические,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миоклонические)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декады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половины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нарушения: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неадекватное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поведение,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аффективная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возбудимость,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ажитация,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депрессия,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психозы,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галлюцинации,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делирий.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расценивают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шизофреноподобный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агрессивности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аффективной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возбудимости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сменяются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эпизодами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апатии,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адинамии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интереса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окружающему.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медленное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нарастание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глазном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(частичная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макулы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косточки»,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сетчатки).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децеребрационная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декортикационная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органическая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деменция,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учащаются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Длительность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10–15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инфекционные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осложнения.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Также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протекают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картиной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спиноцеребеллярной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(атипичной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Фридрейха),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бокового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амиотрофического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склероза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спинальной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Кугельберга–Веландера).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взрослая/хроническая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которая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картиной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спиноцеребеллярной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атипичной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Фридрейха.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9" w:lineRule="auto" w:before="15"/>
        <w:ind w:right="23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выявляют.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-ганглиозидоза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ганглиях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веществе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плотности,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гиперинтенсивные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(Т2W).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второй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третьей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дальнейший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распад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визуализируется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корково-подкорковая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атрофия.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младенческой/юношеской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-ганглиозидоза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КТ/МРТ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(особенно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червя)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4.4).</w:t>
      </w:r>
      <w:r>
        <w:rPr/>
      </w:r>
    </w:p>
    <w:p>
      <w:pPr>
        <w:pStyle w:val="BodyText"/>
        <w:spacing w:line="186" w:lineRule="auto"/>
        <w:ind w:right="1486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нейрорадиологическая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норме.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офтальмоскопии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косточки».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085403"/>
            <wp:effectExtent l="0" t="0" r="0" b="0"/>
            <wp:docPr id="27" name="image1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085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9" w:lineRule="auto" w:before="24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4.4.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11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</w:rPr>
        <w:t>2</w:t>
      </w:r>
      <w:r>
        <w:rPr>
          <w:color w:val="333333"/>
          <w:w w:val="105"/>
        </w:rPr>
        <w:t>-ганглиозидозом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Зандгоффа).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мозжечка</w:t>
      </w:r>
      <w:r>
        <w:rPr/>
      </w:r>
    </w:p>
    <w:p>
      <w:pPr>
        <w:pStyle w:val="BodyText"/>
        <w:spacing w:line="186" w:lineRule="auto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неспецифические,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преобладания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медленных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волн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младенческой/юношеской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регистрируется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спонтанная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(фасцикуляции,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фибриллярные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потенциалы),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высокоамплитудные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полифазные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потенциалы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передних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рогов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нервам.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1" w:lineRule="auto"/>
        <w:ind w:right="19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эффективных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рассматривается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способ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младенческой/юношеской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-ганглиозидоза.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Завеска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14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(миглустат)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«Actelion»,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Швейцария)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целью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ограничения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субстрата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Зандгоффа.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отмечалось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замедление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темпов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препарат</w:t>
      </w:r>
      <w:r>
        <w:rPr/>
      </w:r>
    </w:p>
    <w:p>
      <w:pPr>
        <w:pStyle w:val="BodyText"/>
        <w:spacing w:line="178" w:lineRule="exact"/>
        <w:ind w:right="0"/>
        <w:jc w:val="left"/>
      </w:pPr>
      <w:r>
        <w:rPr>
          <w:color w:val="333333"/>
          <w:w w:val="105"/>
        </w:rPr>
        <w:t>неэффективен.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благоприятный,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86" w:lineRule="auto"/>
        <w:ind w:right="713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α-Маннозидоз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#248500.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лизосомальной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α-D-маннозидазы,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α-маннозидоз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типа.</w:t>
      </w:r>
      <w:r>
        <w:rPr/>
      </w:r>
    </w:p>
    <w:p>
      <w:pPr>
        <w:pStyle w:val="BodyText"/>
        <w:spacing w:line="187" w:lineRule="auto" w:before="15"/>
        <w:ind w:right="248"/>
        <w:jc w:val="left"/>
      </w:pPr>
      <w:r>
        <w:rPr>
          <w:color w:val="333333"/>
          <w:w w:val="105"/>
        </w:rPr>
        <w:t>α-</w:t>
      </w:r>
      <w:r>
        <w:rPr>
          <w:rFonts w:ascii="Segoe UI Black" w:hAnsi="Segoe UI Black" w:cs="Segoe UI Black" w:eastAsia="Segoe UI Black"/>
          <w:color w:val="333333"/>
          <w:w w:val="105"/>
        </w:rPr>
        <w:t>Маннозидоз</w:t>
      </w:r>
      <w:r>
        <w:rPr>
          <w:rFonts w:ascii="Segoe UI Black" w:hAnsi="Segoe UI Black" w:cs="Segoe UI Black" w:eastAsia="Segoe UI Black"/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возникающее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лизосомного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α-D-маннозидазы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/>
      </w:r>
    </w:p>
    <w:p>
      <w:pPr>
        <w:spacing w:after="0" w:line="187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78"/>
        <w:jc w:val="left"/>
      </w:pPr>
      <w:r>
        <w:rPr>
          <w:color w:val="333333"/>
          <w:w w:val="105"/>
        </w:rPr>
        <w:t>характеризующееся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интеллекта,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негрубыми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черт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«гаргоилизма»,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множественным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дизостозом,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тугоухостью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гепатомегалией,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грыжами.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R.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Ockerman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1967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мальчика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лизосомным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признакам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напоминающим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Гурлер,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отличающимся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накапливаемым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материалом.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отмечались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«гаргоилизма»,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поясничный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«гиббус»,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умеренная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вентрикуломегалия,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гипогаммаглобулинемия.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наступил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4,5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внезапно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возникшего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отека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аутопсии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субстрата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спинном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сетчатке.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зарегистрировано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маннозы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α-D-маннозидазы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Редкое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неизвестна.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Австралии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1:500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Изначально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α-маннозидоз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подразделяли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1-й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гепатомегалией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инфекционными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осложнениями,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приводящими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2-й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доброкачественный,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характеризующийся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интеллектуальными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нарушениями,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большей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продолжительностью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подросткового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Как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показали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дальнейшие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исследования,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α-маннозидоза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выраженный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полиморфизм,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последнее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(легкая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десятилетнего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миопатическим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синдромом,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отсутствием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(промежуточная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Начальные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миопатическим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синдромом,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прогрессированием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множественным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дизостозом.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(тяжелая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быстрым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прогрессированием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приводящим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исходу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инфекционными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осложнениями.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α-D-маннозидазы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(MAN2B1).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MAN2B1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19cen-q12.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3"/>
          <w:w w:val="105"/>
        </w:rPr>
        <w:t>rAg750Trp.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Фермент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α-D-маннозидаза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реакцию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отщепления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терминального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остатка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α-D-маннозы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олигосахаридной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гликопротеинов.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α-D-маннозидазы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гиперэкскреции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маннозосодержащих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олигосахаридов.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субстратов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блокированной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увеличением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клетке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переполняют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цитоплазму,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функционирование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клеточной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гибели.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морфологических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исследованиях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аутопсийного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материала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вакуолизацию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(«пенистую»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цитоплазму)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гепатоцитов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Купфера,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«пустую»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вакуолизированную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цитоплазму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α-маннозидоза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сходны,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отличаются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скоростью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прогрессирования.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Практически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походка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неуклюжая,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спотыкаются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падают.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миопатический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нижний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парапарез.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утрачивают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приобретенные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моторные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навыки.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рессирования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IQ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60–80.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врожденной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приобретенной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нейросенсорной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тугоухостью.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25%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манифестируют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пубертатном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периоде.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Стрессы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физическая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нагрузка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предшествуют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возникновению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помрачения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сознания,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бредовым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тревоге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депрессии.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смешанный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кондуктивная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сенсоневральная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тугоухость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выраженности.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отиты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среднего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уха.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внешних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лица,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характерными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Гурлер: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макрокрания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увеличением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бугров,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запавшая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переносица,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сросшиеся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брови,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прогнатизм,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расставленные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зубы,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макроглоссия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4.5).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358514"/>
            <wp:effectExtent l="0" t="0" r="0" b="0"/>
            <wp:docPr id="2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7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35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00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4.5.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α-маннозидозом</w:t>
      </w:r>
      <w:r>
        <w:rPr/>
      </w:r>
    </w:p>
    <w:p>
      <w:pPr>
        <w:pStyle w:val="BodyText"/>
        <w:spacing w:line="186" w:lineRule="auto" w:before="17"/>
        <w:ind w:right="529"/>
        <w:jc w:val="both"/>
      </w:pPr>
      <w:r>
        <w:rPr>
          <w:color w:val="333333"/>
          <w:w w:val="105"/>
        </w:rPr>
        <w:t>Костные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дизостоза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90%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себя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овоидную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клювовидную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деформацию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позвонков,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приводящую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формированию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позвоночного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горба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участке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наибольшей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позвонков).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остеопения,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остеонекрозы.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Пациенты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α-маннозидозом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гуморального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клеточного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иммунитета.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Практически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миопия/гиперопия,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умеренной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косоглазие,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роговицы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лентикулярная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дегенерация,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частичная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нервов.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Увеличение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селезенки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нарушается.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Нередким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сообщающейся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гидроцефалии.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834"/>
        <w:jc w:val="both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«пустого»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турецкого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седла,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тяжести.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w w:val="103"/>
        </w:rPr>
        <w:t> </w:t>
      </w:r>
      <w:r>
        <w:rPr>
          <w:color w:val="333333"/>
        </w:rPr>
        <w:t>преимущественно </w:t>
      </w:r>
      <w:r>
        <w:rPr>
          <w:color w:val="333333"/>
          <w:spacing w:val="13"/>
        </w:rPr>
        <w:t> </w:t>
      </w:r>
      <w:r>
        <w:rPr>
          <w:color w:val="333333"/>
        </w:rPr>
        <w:t>червя.</w:t>
      </w:r>
      <w:r>
        <w:rPr/>
      </w:r>
    </w:p>
    <w:p>
      <w:pPr>
        <w:pStyle w:val="BodyText"/>
        <w:spacing w:line="186" w:lineRule="auto"/>
        <w:ind w:right="524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α-D-маннозо-содержащих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олигосахаридов.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α-D-маннозидазы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ККФ.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Лечение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α-маннозидоза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внедрена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успешно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пользуются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время.</w:t>
      </w:r>
      <w:r>
        <w:rPr/>
      </w:r>
    </w:p>
    <w:p>
      <w:pPr>
        <w:pStyle w:val="BodyText"/>
        <w:spacing w:line="187" w:lineRule="auto"/>
        <w:ind w:right="221"/>
        <w:jc w:val="left"/>
      </w:pPr>
      <w:r>
        <w:rPr>
          <w:color w:val="333333"/>
          <w:w w:val="105"/>
        </w:rPr>
        <w:t>Относительно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недавно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конце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20-х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XX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века)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Европы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(Италия,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Франция)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маннозидозом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разработан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генно-инженерный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фермент-заместительный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велманаза-α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(Ламзид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предназначен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внутривенного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введения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α-маннозидозом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тела.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Велманаза-α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рекомбинантная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человеческая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α-маннозидаза,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идентичная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последовательности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природному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ферменту.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Велманаза-α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разработана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среднетяжелой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α-маннозидоза.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вводится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внутривенно,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медленно,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разработанной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схеме,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неделю.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исследованиях,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отражающих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отдаленные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результаты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(4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лет)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велманазой-α,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констатируется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двигательной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детей,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мелкой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моторики,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функциональных,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олигосахаридов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крови)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иммунологических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(значительное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IgG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показателей.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</w:rPr>
        <w:t>доброкачественное </w:t>
      </w:r>
      <w:r>
        <w:rPr>
          <w:color w:val="333333"/>
          <w:spacing w:val="23"/>
        </w:rPr>
        <w:t> </w:t>
      </w:r>
      <w:r>
        <w:rPr>
          <w:color w:val="333333"/>
        </w:rPr>
        <w:t>течение.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II,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типов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#252500,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#252600,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#252605.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009"/>
        <w:jc w:val="left"/>
      </w:pPr>
      <w:r>
        <w:rPr>
          <w:color w:val="333333"/>
          <w:w w:val="105"/>
        </w:rPr>
        <w:t>P.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Maroteaux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Lamy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1966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предложили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термин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«псевдополидистрофия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Гурлер»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(pseudo-polydystrophie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Hurler)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проявлениям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мукополисахаридозами,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экскреции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гликозаминогликанов.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1969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Leroy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выделили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отдельную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сходную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Гурлер,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которую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назвали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I-клеточная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фибробластах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многочисленные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вакуоли,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содержащие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темные,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плотные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гранулы,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называемые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(I-inclusion).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Крайне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редкая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Нидерландах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1:640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Португалии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1:123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footerReference w:type="default" r:id="rId29"/>
          <w:pgSz w:w="11900" w:h="16840"/>
          <w:pgMar w:footer="253" w:header="280" w:top="480" w:bottom="440" w:left="360" w:right="360"/>
          <w:pgNumType w:start="5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Cathey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предложили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новую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классификацию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муколипидозов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</w:rPr>
        <w:t>первичного </w:t>
      </w:r>
      <w:r>
        <w:rPr>
          <w:color w:val="333333"/>
          <w:spacing w:val="13"/>
        </w:rPr>
        <w:t> </w:t>
      </w:r>
      <w:r>
        <w:rPr>
          <w:color w:val="333333"/>
        </w:rPr>
        <w:t>молекулярно-генетического </w:t>
      </w:r>
      <w:r>
        <w:rPr>
          <w:color w:val="333333"/>
          <w:spacing w:val="13"/>
        </w:rPr>
        <w:t> </w:t>
      </w:r>
      <w:r>
        <w:rPr>
          <w:color w:val="333333"/>
        </w:rPr>
        <w:t>дефекта.</w:t>
      </w:r>
      <w:r>
        <w:rPr/>
      </w:r>
    </w:p>
    <w:p>
      <w:pPr>
        <w:pStyle w:val="BodyText"/>
        <w:spacing w:line="186" w:lineRule="auto"/>
        <w:ind w:right="5125"/>
        <w:jc w:val="left"/>
      </w:pPr>
      <w:r>
        <w:rPr>
          <w:color w:val="333333"/>
          <w:w w:val="105"/>
        </w:rPr>
        <w:t>Муколипидоз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(ML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переименован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α/β.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(ML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IIIA)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переименован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α/β.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(ML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IIIC)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переименован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ã.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α/β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дебютом,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муколипидозом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α/β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ã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мягкие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97"/>
        <w:jc w:val="left"/>
      </w:pPr>
      <w:r>
        <w:rPr>
          <w:color w:val="333333"/>
          <w:w w:val="105"/>
        </w:rPr>
        <w:t>Муколипидоз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α/β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аллельный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α/β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β-субъединицы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N-ацетилглюкозаминил-1-фосфотpансфеpазы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34"/>
          <w:w w:val="105"/>
        </w:rPr>
        <w:t> </w:t>
      </w:r>
      <w:r>
        <w:rPr>
          <w:color w:val="333333"/>
          <w:spacing w:val="-3"/>
          <w:w w:val="105"/>
        </w:rPr>
        <w:t>(GNPTAB),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картированного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12q23.3.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ã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ã-субъединицу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3"/>
          <w:w w:val="105"/>
        </w:rPr>
        <w:t>(GNPTG),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16p.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1"/>
        <w:jc w:val="left"/>
      </w:pPr>
      <w:r>
        <w:rPr>
          <w:color w:val="333333"/>
          <w:w w:val="105"/>
        </w:rPr>
        <w:t>Фермент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N-ацетилглюкозаминил-1-фосфотpансфеpаза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фосфорилиpование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маннозы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олигосахаридных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остатках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транспоpта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феpментов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маннозо-6-фосфат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лизосомы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маннозо-6-фосфатные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рецепторы.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внутри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лизосом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биополимеров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сфинголипидов,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гликозаминогликанов,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гликопротеинов,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лизосомах,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гибель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лизосом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культивируемых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фибpобластах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pезко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увеличена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культуpальной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сывоpотке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носит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название</w:t>
      </w:r>
      <w:r>
        <w:rPr/>
      </w:r>
    </w:p>
    <w:p>
      <w:pPr>
        <w:pStyle w:val="BodyText"/>
        <w:spacing w:line="186" w:lineRule="auto"/>
        <w:ind w:right="191"/>
        <w:jc w:val="left"/>
      </w:pPr>
      <w:r>
        <w:rPr>
          <w:color w:val="333333"/>
          <w:w w:val="105"/>
        </w:rPr>
        <w:t>«сероцеллюлярный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парадокс».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фибробластах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множественные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мембраносвязанные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вакуоли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(лизосомы),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наполненные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недеградированным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материалом,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легко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обнаруживаемые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фазовоконтрастной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микроскопией.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первично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/>
      </w:r>
    </w:p>
    <w:p>
      <w:pPr>
        <w:pStyle w:val="BodyText"/>
        <w:spacing w:line="186" w:lineRule="auto"/>
        <w:ind w:right="875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включения.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  <w:b/>
          <w:color w:val="333333"/>
          <w:spacing w:val="22"/>
          <w:w w:val="103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Муколипидоз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II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α/β</w:t>
      </w:r>
      <w:r>
        <w:rPr>
          <w:rFonts w:ascii="Segoe UI Semibold" w:hAnsi="Segoe UI Semibold"/>
        </w:rPr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рождения.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Низкая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масса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pождении,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отставание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pоста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остановки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годам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(60–100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см),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гипотpофия.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пупочная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паховая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грыжи,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грыжа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живота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комбинированные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грыжи.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врожденный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вывих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бедра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плеча,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врожденные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аномалии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сеpдца.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Внешний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«гаргоилизма»: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размеров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черепа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(макроцефалия,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брахицефалия,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акpоцефалия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квадpатная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фоpма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чеpепа),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выступающие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лобные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бугpы,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гипеpтелоpизм,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эпикант,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отечные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веки,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запавшая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шиpокая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пеpеносица,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коpоткий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нос,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открытые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вперед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ноздри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расширенными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носовыми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ходами,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pот,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гипеpплазия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десен,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макpоглоссия,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толстые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губы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4.6).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Грубые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скелета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дизостоза: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коpоткая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шея,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колоколообразная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грудная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кифосколиоз,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кифоз,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суставов.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рентгенологическом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(деформации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позвонков,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укорочение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утолщение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длинных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трубчатых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костей,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дисплазию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плеча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бедренной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конусообразную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деформацию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метакаpпальных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утолщение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укоpочение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сpедних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пpоксимальных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фаланг,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двустоpоннюю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вальгусную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дефоpмацию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бедренной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кости.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Гепатоспленомегалия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шумное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дыхание,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риниты,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стоматиты,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рецидивирующие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отиты,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тугоухость.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pоговицы.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Пpогpессиpующая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задеpжка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психомотоpного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pазвития.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младенчестве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(3–5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раньше)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интеpкуppентных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инфекций,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легочно-сеpдечной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178873"/>
            <wp:effectExtent l="0" t="0" r="0" b="0"/>
            <wp:docPr id="3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8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17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00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4.6.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муколипидозом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Муколипидоз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III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α/β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Характеризуется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прогpессиpованием.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рождаются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нормальными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росто-весовыми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показателями.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контрактур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тазобедренных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никогда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столь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тяжелой,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муколипидозе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дизморфические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выражены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меньшей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ограничиваться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запавшей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переносицей,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укорочением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носа.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десен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меньшей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роговицы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щелевой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лампой.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страдают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отитами,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инфекциями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кондуктивная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тугоухость.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митрального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клапана.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приводит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инвалидизации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подростковому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самостоятельно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передвигаться.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туннельный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карпальной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страдает,</w:t>
      </w:r>
      <w:r>
        <w:rPr/>
      </w:r>
    </w:p>
    <w:p>
      <w:pPr>
        <w:pStyle w:val="BodyText"/>
        <w:spacing w:line="186" w:lineRule="auto"/>
        <w:ind w:right="1486"/>
        <w:jc w:val="left"/>
      </w:pPr>
      <w:r>
        <w:rPr>
          <w:color w:val="333333"/>
          <w:w w:val="105"/>
        </w:rPr>
        <w:t>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выраженности.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31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D-гексозаминидазы,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β-D-глюкоронидазы,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β-D-галактозидазы,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α-D-маннозидазы)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лейкоцитах.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возрастает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раз,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нормы.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Эффективных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описано.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отягощенных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</w:rPr>
        <w:t>помощи </w:t>
      </w:r>
      <w:r>
        <w:rPr>
          <w:color w:val="333333"/>
          <w:spacing w:val="6"/>
        </w:rPr>
        <w:t> </w:t>
      </w:r>
      <w:r>
        <w:rPr>
          <w:color w:val="333333"/>
        </w:rPr>
        <w:t>ДНК-анализа.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различный.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муколипидозом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α/β,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доживают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муколипидозом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доживать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взрослого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возраста.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</w:rPr>
        <w:t>Метахроматическая </w:t>
      </w:r>
      <w:r>
        <w:rPr>
          <w:color w:val="333333"/>
          <w:spacing w:val="45"/>
        </w:rPr>
        <w:t> </w:t>
      </w:r>
      <w:r>
        <w:rPr>
          <w:color w:val="333333"/>
        </w:rPr>
        <w:t>лейкодистрофия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#250100,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#249900.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сульфатидный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липидоз.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Метахроматическая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лейкодистрофия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(МЛД)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относящееся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гликосфинголипидозам.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1933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Greenfield.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спустя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Austin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(1964)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1979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Shapiro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1982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A.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Hahn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нормальной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активностью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фермента.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установлено,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белка-активатора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Относится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распространенных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лейкодистрофий.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51"/>
        <w:jc w:val="both"/>
      </w:pPr>
      <w:r>
        <w:rPr>
          <w:color w:val="333333"/>
          <w:w w:val="105"/>
        </w:rPr>
        <w:t>Поскольку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зависят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остаточной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врожденную;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младенческую;</w:t>
      </w:r>
      <w:r>
        <w:rPr>
          <w:color w:val="333333"/>
          <w:w w:val="103"/>
        </w:rPr>
        <w:t> </w:t>
      </w:r>
      <w:r>
        <w:rPr>
          <w:color w:val="333333"/>
        </w:rPr>
        <w:t>юношескую; </w:t>
      </w:r>
      <w:r>
        <w:rPr>
          <w:color w:val="333333"/>
          <w:spacing w:val="8"/>
        </w:rPr>
        <w:t> </w:t>
      </w:r>
      <w:r>
        <w:rPr>
          <w:color w:val="333333"/>
        </w:rPr>
        <w:t>взрослую.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лизосомной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аpилсульфатазы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(ASA),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22q13.31–qter.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Гораздо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(единичные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литературе)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предшественника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сапозиновых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просапозина,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приводящими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лизосомного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(sap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10q22.1.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феpмента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ASA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отщепление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сульфата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цеpебpозидсульфатов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(галактозил-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лактозилсульфатидов)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периферических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Субстраты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блокированной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pеакции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накапливаются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почек,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пузыря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оpганов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экскретируются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количествах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мочой.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pазмеp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pезко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увеличивается,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пpиводя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гистологических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нагруженные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выглядят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сферические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гранулярные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массы,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окрашиваются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метахроматически.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периферические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тяжело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вовлечены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процесс.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Внутрилизосомное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липидов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сопpовождается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гибелью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нейpонов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94" w:lineRule="exact"/>
        <w:ind w:right="0"/>
        <w:jc w:val="left"/>
      </w:pPr>
      <w:r>
        <w:rPr>
          <w:color w:val="333333"/>
          <w:w w:val="105"/>
        </w:rPr>
        <w:t>Краткая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характеристика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приведена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4.1.</w:t>
      </w:r>
      <w:r>
        <w:rPr/>
      </w:r>
    </w:p>
    <w:p>
      <w:pPr>
        <w:pStyle w:val="BodyText"/>
        <w:spacing w:line="186" w:lineRule="auto" w:before="16"/>
        <w:ind w:right="202"/>
        <w:jc w:val="left"/>
      </w:pP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поздняя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младенческая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color w:val="333333"/>
          <w:w w:val="105"/>
        </w:rPr>
        <w:t>(классическая)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МЛД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глубоких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сухожильных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походки,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второй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заметным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Типичные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спастическая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нижняя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диплегия,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туловищная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периодически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конечностях,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нистагм.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третьей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продолжается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сохраняется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способность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дифференцировать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окружающих,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эмоционально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реагировать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обращенную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ласковую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речь.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Примерно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25%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терминальной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контакта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окружающим,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децеребрационной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декортикационной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ригидности,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бульбарно-псевдобульбарный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учащение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судорог,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амавроз,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глухоты,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речи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мутизма.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юношеской</w:t>
      </w:r>
      <w:r>
        <w:rPr>
          <w:rFonts w:ascii="Segoe UI Black" w:hAnsi="Segoe UI Black"/>
          <w:color w:val="333333"/>
          <w:spacing w:val="-20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и</w:t>
      </w:r>
      <w:r>
        <w:rPr>
          <w:rFonts w:ascii="Segoe UI Black" w:hAnsi="Segoe UI Black"/>
          <w:color w:val="333333"/>
          <w:spacing w:val="-19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взрослой</w:t>
      </w:r>
      <w:r>
        <w:rPr>
          <w:rFonts w:ascii="Segoe UI Black" w:hAnsi="Segoe UI Black"/>
          <w:color w:val="333333"/>
          <w:spacing w:val="-19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формах</w:t>
      </w:r>
      <w:r>
        <w:rPr>
          <w:rFonts w:ascii="Segoe UI Black" w:hAnsi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расценивают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шизофреноподобный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(центральные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парезы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параличи),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(тремор,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гиперкинезы)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(атаксия,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дизартрия)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деменция,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зрение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слух.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белка-активатора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неотличимы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МЛД,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обусловленной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А.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746pt;width:538.8pt;height:128.6pt;mso-position-horizontal-relative:page;mso-position-vertical-relative:paragraph;z-index:131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373"/>
                    <w:gridCol w:w="834"/>
                    <w:gridCol w:w="2538"/>
                    <w:gridCol w:w="1140"/>
                    <w:gridCol w:w="2121"/>
                    <w:gridCol w:w="2755"/>
                  </w:tblGrid>
                  <w:tr>
                    <w:trPr>
                      <w:trHeight w:val="405" w:hRule="exact"/>
                    </w:trPr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3" w:right="3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дебюта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13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Основные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клинические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симптомы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4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СМЖ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1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ЭНМГ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75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КТ/МРТ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головного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мозга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89" w:hRule="exact"/>
                    </w:trPr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мес–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2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4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года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3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походки,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гипорефлексия,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психического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развития,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речи,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атрофия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зрительных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нервов,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атаксия,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тетрапарез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4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Плеоцитоз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1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11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скорости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проведения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импульса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периферическим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нервам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75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Очаги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пониженной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плотности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перивентрикулярных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областях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63" w:hRule="exact"/>
                    </w:trPr>
                    <w:tc>
                      <w:tcPr>
                        <w:tcW w:w="1373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Ранняя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24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походки,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психоречевого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развития,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частичная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атрофия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40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Плеоцитоз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121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11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скорости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проведения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импульса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периферическим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нервам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75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Очаги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пониженной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плотности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перивентрикулярных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областях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неоднородный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рисунок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вещества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Общая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характеристика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МЛД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3"/>
        <w:rPr>
          <w:rFonts w:ascii="Segoe UI" w:hAnsi="Segoe UI" w:cs="Segoe UI" w:eastAsia="Segoe UI"/>
          <w:sz w:val="6"/>
          <w:szCs w:val="6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73"/>
        <w:gridCol w:w="834"/>
        <w:gridCol w:w="2538"/>
        <w:gridCol w:w="1140"/>
        <w:gridCol w:w="2121"/>
        <w:gridCol w:w="2755"/>
      </w:tblGrid>
      <w:tr>
        <w:trPr>
          <w:trHeight w:val="595" w:hRule="exact"/>
        </w:trPr>
        <w:tc>
          <w:tcPr>
            <w:tcW w:w="1373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34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538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2"/>
              <w:ind w:left="2" w:right="72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зрительных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нервов,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тетрапарез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4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121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755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2"/>
              <w:ind w:left="-1" w:right="24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sz w:val="19"/>
                <w:szCs w:val="19"/>
              </w:rPr>
              <w:t>в </w:t>
            </w:r>
            <w:r>
              <w:rPr>
                <w:rFonts w:ascii="Segoe UI" w:hAnsi="Segoe UI" w:cs="Segoe UI" w:eastAsia="Segoe UI"/>
                <w:color w:val="333333"/>
                <w:spacing w:val="7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sz w:val="19"/>
                <w:szCs w:val="19"/>
              </w:rPr>
              <w:t>паравентрикулярных</w:t>
            </w:r>
            <w:r>
              <w:rPr>
                <w:rFonts w:ascii="Segoe UI" w:hAnsi="Segoe UI" w:cs="Segoe UI" w:eastAsia="Segoe UI"/>
                <w:color w:val="333333"/>
                <w:w w:val="103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отделах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головного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мозга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—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  <w:p>
            <w:pPr>
              <w:pStyle w:val="TableParagraph"/>
              <w:spacing w:line="18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«тигроидный» </w:t>
            </w:r>
            <w:r>
              <w:rPr>
                <w:rFonts w:ascii="Segoe UI" w:hAnsi="Segoe UI"/>
                <w:color w:val="333333"/>
                <w:spacing w:val="6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паттерн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1398" w:hRule="exact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-1" w:right="324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Поздняя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юношеская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форма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834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6–16</w:t>
            </w:r>
            <w:r>
              <w:rPr>
                <w:rFonts w:ascii="Segoe UI" w:hAnsi="Segoe UI" w:cs="Segoe UI" w:eastAsia="Segoe UI"/>
                <w:color w:val="333333"/>
                <w:spacing w:val="-16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2538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12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Шизофреноподобный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синдром,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нарушение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речи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2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походки,</w:t>
            </w:r>
            <w:r>
              <w:rPr>
                <w:rFonts w:ascii="Segoe UI" w:hAnsi="Segoe UI"/>
                <w:color w:val="333333"/>
                <w:spacing w:val="-19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медленно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прогрессирующий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спастический </w:t>
            </w:r>
            <w:r>
              <w:rPr>
                <w:rFonts w:ascii="Segoe UI" w:hAnsi="Segoe UI"/>
                <w:color w:val="333333"/>
                <w:spacing w:val="1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тетрапарез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6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Плеоцитоз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121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-5" w:right="11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скорости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проведения </w:t>
            </w:r>
            <w:r>
              <w:rPr>
                <w:rFonts w:ascii="Segoe UI" w:hAnsi="Segoe UI"/>
                <w:color w:val="333333"/>
                <w:spacing w:val="5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импульса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по</w:t>
            </w:r>
            <w:r>
              <w:rPr>
                <w:rFonts w:ascii="Segoe UI" w:hAnsi="Segoe UI"/>
                <w:color w:val="333333"/>
                <w:spacing w:val="-3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периферическим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нервам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755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1" w:right="3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Очаги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пониженной</w:t>
            </w:r>
            <w:r>
              <w:rPr>
                <w:rFonts w:ascii="Segoe UI" w:hAnsi="Segoe UI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плотности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в </w:t>
            </w:r>
            <w:r>
              <w:rPr>
                <w:rFonts w:ascii="Segoe UI" w:hAnsi="Segoe UI"/>
                <w:color w:val="333333"/>
                <w:spacing w:val="7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перивентрикулярных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областях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неоднородный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рисунок</w:t>
            </w:r>
            <w:r>
              <w:rPr>
                <w:rFonts w:ascii="Segoe UI" w:hAnsi="Segoe UI"/>
                <w:color w:val="333333"/>
                <w:spacing w:val="-2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белого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вещества</w:t>
            </w:r>
            <w:r>
              <w:rPr>
                <w:rFonts w:ascii="Segoe UI" w:hAnsi="Segoe UI"/>
                <w:sz w:val="19"/>
              </w:rPr>
            </w:r>
          </w:p>
          <w:p>
            <w:pPr>
              <w:pStyle w:val="TableParagraph"/>
              <w:spacing w:line="186" w:lineRule="auto"/>
              <w:ind w:left="-1" w:right="24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sz w:val="19"/>
                <w:szCs w:val="19"/>
              </w:rPr>
              <w:t>в </w:t>
            </w:r>
            <w:r>
              <w:rPr>
                <w:rFonts w:ascii="Segoe UI" w:hAnsi="Segoe UI" w:cs="Segoe UI" w:eastAsia="Segoe UI"/>
                <w:color w:val="333333"/>
                <w:spacing w:val="7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sz w:val="19"/>
                <w:szCs w:val="19"/>
              </w:rPr>
              <w:t>паравентрикулярных</w:t>
            </w:r>
            <w:r>
              <w:rPr>
                <w:rFonts w:ascii="Segoe UI" w:hAnsi="Segoe UI" w:cs="Segoe UI" w:eastAsia="Segoe UI"/>
                <w:color w:val="333333"/>
                <w:w w:val="103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отделах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головного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мозга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—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  <w:p>
            <w:pPr>
              <w:pStyle w:val="TableParagraph"/>
              <w:spacing w:line="202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«тигроидный» </w:t>
            </w:r>
            <w:r>
              <w:rPr>
                <w:rFonts w:ascii="Segoe UI" w:hAnsi="Segoe UI"/>
                <w:color w:val="333333"/>
                <w:spacing w:val="6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паттерн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1380" w:hRule="exact"/>
        </w:trPr>
        <w:tc>
          <w:tcPr>
            <w:tcW w:w="1373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1" w:right="53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Взрослая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форма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834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3" w:right="10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16</w:t>
            </w:r>
            <w:r>
              <w:rPr>
                <w:rFonts w:ascii="Segoe UI" w:hAnsi="Segoe UI"/>
                <w:color w:val="333333"/>
                <w:spacing w:val="-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лет</w:t>
            </w:r>
            <w:r>
              <w:rPr>
                <w:rFonts w:ascii="Segoe UI" w:hAnsi="Segoe UI"/>
                <w:color w:val="333333"/>
                <w:spacing w:val="-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старше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538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2" w:right="25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Нарушение </w:t>
            </w:r>
            <w:r>
              <w:rPr>
                <w:rFonts w:ascii="Segoe UI" w:hAnsi="Segoe UI"/>
                <w:color w:val="333333"/>
                <w:spacing w:val="9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интеллекта,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психиатрические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симптомы, </w:t>
            </w:r>
            <w:r>
              <w:rPr>
                <w:rFonts w:ascii="Segoe UI" w:hAnsi="Segoe UI"/>
                <w:color w:val="333333"/>
                <w:spacing w:val="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медленно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прогрессирующий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спастический </w:t>
            </w:r>
            <w:r>
              <w:rPr>
                <w:rFonts w:ascii="Segoe UI" w:hAnsi="Segoe UI"/>
                <w:color w:val="333333"/>
                <w:spacing w:val="1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тетрапарез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4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6" w:right="97"/>
              <w:jc w:val="both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Норма</w:t>
            </w:r>
            <w:r>
              <w:rPr>
                <w:rFonts w:ascii="Segoe UI" w:hAnsi="Segoe UI"/>
                <w:color w:val="333333"/>
                <w:spacing w:val="-1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или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умеренный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плеоцитоз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121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5" w:right="15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Норма</w:t>
            </w:r>
            <w:r>
              <w:rPr>
                <w:rFonts w:ascii="Segoe UI" w:hAnsi="Segoe UI"/>
                <w:color w:val="333333"/>
                <w:spacing w:val="-2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или</w:t>
            </w:r>
            <w:r>
              <w:rPr>
                <w:rFonts w:ascii="Segoe UI" w:hAnsi="Segoe UI"/>
                <w:color w:val="333333"/>
                <w:spacing w:val="-19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скорости </w:t>
            </w:r>
            <w:r>
              <w:rPr>
                <w:rFonts w:ascii="Segoe UI" w:hAnsi="Segoe UI"/>
                <w:color w:val="333333"/>
                <w:spacing w:val="4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проведения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импульса</w:t>
            </w:r>
            <w:r>
              <w:rPr>
                <w:rFonts w:ascii="Segoe UI" w:hAnsi="Segoe UI"/>
                <w:color w:val="333333"/>
                <w:spacing w:val="-2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периферическим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нервам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755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6"/>
              <w:ind w:left="-1" w:right="3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Очаги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пониженной</w:t>
            </w:r>
            <w:r>
              <w:rPr>
                <w:rFonts w:ascii="Segoe UI" w:hAnsi="Segoe UI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плотности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в </w:t>
            </w:r>
            <w:r>
              <w:rPr>
                <w:rFonts w:ascii="Segoe UI" w:hAnsi="Segoe UI"/>
                <w:color w:val="333333"/>
                <w:spacing w:val="7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перивентрикулярных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областях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неоднородный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рисунок</w:t>
            </w:r>
            <w:r>
              <w:rPr>
                <w:rFonts w:ascii="Segoe UI" w:hAnsi="Segoe UI"/>
                <w:color w:val="333333"/>
                <w:spacing w:val="-2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белого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вещества</w:t>
            </w:r>
            <w:r>
              <w:rPr>
                <w:rFonts w:ascii="Segoe UI" w:hAnsi="Segoe UI"/>
                <w:sz w:val="19"/>
              </w:rPr>
            </w:r>
          </w:p>
          <w:p>
            <w:pPr>
              <w:pStyle w:val="TableParagraph"/>
              <w:spacing w:line="186" w:lineRule="auto"/>
              <w:ind w:left="-1" w:right="24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sz w:val="19"/>
                <w:szCs w:val="19"/>
              </w:rPr>
              <w:t>в </w:t>
            </w:r>
            <w:r>
              <w:rPr>
                <w:rFonts w:ascii="Segoe UI" w:hAnsi="Segoe UI" w:cs="Segoe UI" w:eastAsia="Segoe UI"/>
                <w:color w:val="333333"/>
                <w:spacing w:val="7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sz w:val="19"/>
                <w:szCs w:val="19"/>
              </w:rPr>
              <w:t>паравентрикулярных</w:t>
            </w:r>
            <w:r>
              <w:rPr>
                <w:rFonts w:ascii="Segoe UI" w:hAnsi="Segoe UI" w:cs="Segoe UI" w:eastAsia="Segoe UI"/>
                <w:color w:val="333333"/>
                <w:w w:val="103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отделах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головного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мозга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—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  <w:p>
            <w:pPr>
              <w:pStyle w:val="TableParagraph"/>
              <w:spacing w:line="18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«тигроидный» </w:t>
            </w:r>
            <w:r>
              <w:rPr>
                <w:rFonts w:ascii="Segoe UI" w:hAnsi="Segoe UI"/>
                <w:color w:val="333333"/>
                <w:spacing w:val="6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паттерн</w:t>
            </w:r>
            <w:r>
              <w:rPr>
                <w:rFonts w:ascii="Segoe UI" w:hAnsi="Segoe UI"/>
                <w:sz w:val="19"/>
              </w:rPr>
            </w:r>
          </w:p>
        </w:tc>
      </w:tr>
    </w:tbl>
    <w:p>
      <w:pPr>
        <w:pStyle w:val="BodyText"/>
        <w:spacing w:line="183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сохраняется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протяжении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импульса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нервам.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Наибольшую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значимость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гиперинтенсивные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(T2W)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очаговые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располагаются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перивентрикулярных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областях,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расценивается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последствия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перинатального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гипоксически-ишемической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природы.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уменьшается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направлении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Короткие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ассоциативные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U-волокна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последних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локальные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участки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Т2W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чередуются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зонами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нормальной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плотности,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создает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своеобразную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неоднородность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напоминающую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окраску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шкуры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тигра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леопарда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(«тигроидный»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рисунок)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4.7).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ККФ.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0–20%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Существенную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проблему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называемой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псевдонедостаточности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литературным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5–7%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европейцев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полиморфный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ASA,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использовании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искусственного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субстрата.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лабораторная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минимум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ДНК-тесты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аллеля,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ассоциированного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псевдонедостаточностью.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проводят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иммунохимические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просапозина.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147375"/>
            <wp:effectExtent l="0" t="0" r="0" b="0"/>
            <wp:docPr id="33" name="image1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9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14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4.7.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1,5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метахроматической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лейкодистрофией.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Паравентрикулярная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демиелинизация.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«Тигроидный»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паттерн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эффективного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ТГСК.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заместительной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испытаний.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амниоцитах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ворсин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хориона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Исключительно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молекулярно-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генетическое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тестирование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486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неблагоприятный,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протекает.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Краббе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#245200,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#611722.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глобоидно-клеточная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лейкодистрофия,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галактоцереброзидазы.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эту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1908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Beneke.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1916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Krabbe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охарактеризовал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ранние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симптомы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гистологическую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сибсов,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умерших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острого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инфантильного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диффузного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склероза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numPr>
          <w:ilvl w:val="0"/>
          <w:numId w:val="10"/>
        </w:numPr>
        <w:tabs>
          <w:tab w:pos="377" w:val="left" w:leader="none"/>
        </w:tabs>
        <w:spacing w:line="186" w:lineRule="auto" w:before="17" w:after="0"/>
        <w:ind w:left="210" w:right="282" w:firstLine="0"/>
        <w:jc w:val="left"/>
      </w:pPr>
      <w:r>
        <w:rPr>
          <w:color w:val="333333"/>
          <w:w w:val="105"/>
        </w:rPr>
        <w:t>Collier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Greenfield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детальном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гистологическом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изучении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эпителиоидные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названы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глобоидными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клетками.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Spiegel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Краббе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Краббе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(БКр)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панэтническая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1:100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младенческую;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младенческую;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юношескую;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взрослую.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3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имеющее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3"/>
          <w:w w:val="105"/>
        </w:rPr>
        <w:t>GALC,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галактозилцеребpозид-β-галактозидазу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(галактоцереброзидазу).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14q21–q31.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редкая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просапозина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(PSAP),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10q22.1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Фермент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галактоцереброзидаза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гидролизе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терминальной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галактозы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галактоцереброзида,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галактозилсфингозина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(психозина),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моногалактозилдиглицерида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лактозилцерамида.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помогает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узнавать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субстрат,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негидролизованных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субстратов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бимолекулярном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миелинового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центральной,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Психозин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токсическим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гибель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олигодендроцитов,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распад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миелинового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глиальной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ткани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глобоидных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размер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веществе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резко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увеличивается,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нервных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клеток.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8"/>
        <w:ind w:right="329"/>
        <w:jc w:val="left"/>
      </w:pPr>
      <w:r>
        <w:rPr>
          <w:color w:val="333333"/>
          <w:w w:val="105"/>
        </w:rPr>
        <w:t>Быстрое,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злокачественное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свойственно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БКр,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тогда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медленное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5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младенческая</w:t>
      </w:r>
      <w:r>
        <w:rPr>
          <w:rFonts w:ascii="Segoe UI Black" w:hAnsi="Segoe UI Black" w:cs="Segoe UI Black" w:eastAsia="Segoe UI Black"/>
          <w:color w:val="333333"/>
          <w:spacing w:val="-26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(классическая)</w:t>
      </w:r>
      <w:r>
        <w:rPr>
          <w:rFonts w:ascii="Segoe UI Black" w:hAnsi="Segoe UI Black" w:cs="Segoe UI Black" w:eastAsia="Segoe UI Black"/>
          <w:color w:val="333333"/>
          <w:w w:val="103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форма</w:t>
      </w:r>
      <w:r>
        <w:rPr>
          <w:rFonts w:ascii="Segoe UI Black" w:hAnsi="Segoe UI Black" w:cs="Segoe UI Black" w:eastAsia="Segoe UI Black"/>
          <w:color w:val="333333"/>
          <w:spacing w:val="-16"/>
          <w:w w:val="105"/>
        </w:rPr>
        <w:t> </w:t>
      </w:r>
      <w:r>
        <w:rPr>
          <w:color w:val="333333"/>
          <w:w w:val="105"/>
        </w:rPr>
        <w:t>(85–90%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полугодии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проходит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1-й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немотивированные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подъемы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температуры,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гипервозбудимость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(беспричинный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сна),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(отказ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еды,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рвоты),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спастическому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полиневритический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6–8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месяцам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заметным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отставание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психомоторном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2-й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быстрая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нарастание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опистотонуса,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гиперрефлексия,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интеллекта,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зpительных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неpвов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зрачков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свет,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кахексии.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80–90%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(миоклонические,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тонико-клонические),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резистентные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терминальной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контакта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окружающим,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децеребрационной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декортикационной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ригидности,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бульбарно-псевдобульбарный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гипо-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арефлексия.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поздней</w:t>
      </w:r>
      <w:r>
        <w:rPr>
          <w:rFonts w:ascii="Segoe UI Black" w:hAnsi="Segoe UI Black"/>
          <w:color w:val="333333"/>
          <w:spacing w:val="-1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младенческой</w:t>
      </w:r>
      <w:r>
        <w:rPr>
          <w:rFonts w:ascii="Segoe UI Black" w:hAnsi="Segoe UI Black"/>
          <w:color w:val="333333"/>
          <w:spacing w:val="-1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и</w:t>
      </w:r>
      <w:r>
        <w:rPr>
          <w:rFonts w:ascii="Segoe UI Black" w:hAnsi="Segoe UI Black"/>
          <w:color w:val="333333"/>
          <w:spacing w:val="-1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юношеской</w:t>
      </w:r>
      <w:r>
        <w:rPr>
          <w:rFonts w:ascii="Segoe UI Black" w:hAnsi="Segoe UI Black"/>
          <w:color w:val="333333"/>
          <w:spacing w:val="-1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формах</w:t>
      </w:r>
      <w:r>
        <w:rPr>
          <w:rFonts w:ascii="Segoe UI Black" w:hAnsi="Segoe UI Black"/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зрительной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агнозии,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гемианопсии.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походки,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спастического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пареза/паралича,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мозжечковой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атаксии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успеваемости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школе.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дальнейшее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амавроза,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грубый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бульбарно-псевдобульбарный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органическая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деменция.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осложнений.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единичных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9" w:lineRule="auto" w:before="15"/>
        <w:ind w:right="202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выраженный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полиморфизм,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затрудняющий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диагностику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этапах.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составе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спектр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белковых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фракций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изменен: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альбуминов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α</w:t>
      </w:r>
      <w:r>
        <w:rPr>
          <w:color w:val="333333"/>
          <w:w w:val="105"/>
          <w:position w:val="-4"/>
          <w:sz w:val="16"/>
          <w:szCs w:val="16"/>
        </w:rPr>
        <w:t>2</w:t>
      </w:r>
      <w:r>
        <w:rPr>
          <w:color w:val="333333"/>
          <w:w w:val="105"/>
        </w:rPr>
        <w:t>-глобулинов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повышается,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β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-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ã-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глобулинов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снижается.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w w:val="103"/>
        </w:rPr>
        <w:t> </w:t>
      </w:r>
      <w:r>
        <w:rPr>
          <w:color w:val="333333"/>
        </w:rPr>
        <w:t>незначительный </w:t>
      </w:r>
      <w:r>
        <w:rPr>
          <w:color w:val="333333"/>
          <w:spacing w:val="21"/>
        </w:rPr>
        <w:t> </w:t>
      </w:r>
      <w:r>
        <w:rPr>
          <w:color w:val="333333"/>
        </w:rPr>
        <w:t>плеоцитоз.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подкорковых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структур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(зубчатого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ядра,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таламуса),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пирамидных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трактов.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(задних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валика)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теменно-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4.8).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зоны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плотности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глубинных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серого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Считается,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очаговые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кальцификацией.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импульса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нервам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демиелинизацию.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639437"/>
            <wp:effectExtent l="0" t="0" r="0" b="0"/>
            <wp:docPr id="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0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639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5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4.8.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Краббе.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теменно-затылочных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галактоцереброзидазы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ККФ.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ДНК-диагностика.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специфической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БКр.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галактоцереброзидазы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амниоцитах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ворсин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хориона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</w:rPr>
        <w:t>Прогноз </w:t>
      </w:r>
      <w:r>
        <w:rPr>
          <w:color w:val="333333"/>
          <w:spacing w:val="19"/>
        </w:rPr>
        <w:t> </w:t>
      </w:r>
      <w:r>
        <w:rPr>
          <w:color w:val="333333"/>
        </w:rPr>
        <w:t>неблагоприятный.</w:t>
      </w:r>
      <w:r>
        <w:rPr/>
      </w:r>
    </w:p>
    <w:p>
      <w:pPr>
        <w:pStyle w:val="BodyText"/>
        <w:spacing w:line="186" w:lineRule="auto" w:before="17"/>
        <w:ind w:right="698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Фабри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#301500.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Андерсона–Фабри.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Фабри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(БФ)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мультисистемное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Фабри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независимо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двумя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дерматологами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Fabry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Anderson.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1898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Fabry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13-летнего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мальчика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нодулярной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пурпурой,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впоследствии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развилась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альбуминурия.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классифицировал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вариантов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диффузной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ангиокератомы.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Anderson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39-летнего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мужчину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ангиокератомой,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протеинурией,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деформациями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пальцев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рук,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варикозным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расширением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лимфостазом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отнесено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сфинголипидозов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структуры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накапливаемых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жиров.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оценивается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1:117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Австралии,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1:476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Голландии.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принять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внимание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мягких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сопровождающихся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функциональной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вероятно,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выше.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массового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Италии,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1:3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классическую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характеризующуюся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мультисистемной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патологией,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атипичную,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протекающую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БФ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1"/>
          <w:w w:val="105"/>
        </w:rPr>
        <w:t>GLA,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α-галактозидазу.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Х-хромосоме,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локусе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Xq22.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Х-сцепленный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реестру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базы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человека,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1"/>
          <w:w w:val="105"/>
        </w:rPr>
        <w:t>GLA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уникальными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каждой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семьи.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α-галактозидазы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нейтральных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гликосфинголипидов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соединений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организма.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накапливаемый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субстрат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церамидтригексозид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(Gb3),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расщепляется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α-галактозидазой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галактозу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лактозилцерамид.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Gb3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эпителиальных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канальцев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почек,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миокарда,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клапанов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эндотелии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кровеносных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сосудов,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гладкой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мускулатуры.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мультиорганной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включающей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почек,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мозга,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периферической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Точный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механизм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нейропатической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выясненным.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Предполагается,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повреждений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Gb3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аксонах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корешках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спинномозговых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vasa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nervorum.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Gb3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эндотелиальных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эпителиальных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капсулы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Шумлянского–Боумена,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эпителиальных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дистальных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петли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w w:val="103"/>
        </w:rPr>
        <w:t> </w:t>
      </w:r>
      <w:r>
        <w:rPr>
          <w:color w:val="333333"/>
        </w:rPr>
        <w:t>концентрационной </w:t>
      </w:r>
      <w:r>
        <w:rPr>
          <w:color w:val="333333"/>
          <w:spacing w:val="34"/>
        </w:rPr>
        <w:t> </w:t>
      </w:r>
      <w:r>
        <w:rPr>
          <w:color w:val="333333"/>
        </w:rPr>
        <w:t>способности.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28"/>
        <w:jc w:val="left"/>
      </w:pPr>
      <w:r>
        <w:rPr>
          <w:color w:val="333333"/>
          <w:w w:val="105"/>
        </w:rPr>
        <w:t>БФ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мультисистемное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страдают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обоих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мужчин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женщин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5–10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мужчин.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70–80%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выраженные,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изнуряющие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нейропатические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акропарестезии.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хроническое,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кризовое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начинаться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двухлетнего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перемене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погоды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потеплении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похолодании)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лихорадке.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испытывают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протяжении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исчезать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уменьшаться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возрастом.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потоотделения.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Ишемические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инсульты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преходящие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мозгового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кровообращения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27%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молодом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цереброваскулярного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гемипарезы,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дизартрия,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нистагм,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двоение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глазах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внимания.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тугоухость.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всегда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лиц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мужского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женского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почек,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пубертатном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периоде,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раньше.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4–16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годами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микроальбуминурию.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40–50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годам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почечной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требующей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гемодиализа.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функциональных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миокарде,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проводящей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клапанах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сердца.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гипертрофии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различными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проводимости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аритмиями.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Серьезные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сердечные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причиной.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Серьезные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сердечные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качества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уменьшения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продолжительности,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смертельного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исхода.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Ангиокератомы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(диффузная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ангиокератома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туловища)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представляют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собой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небольшого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размера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поверхностные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ангиомы,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возвышающиеся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поверхностью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темно-красного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цвета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4.9).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Ангиокератомы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любой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преимущественной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локализацией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бедрах,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ягодицах,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паховых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областях,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нижней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живота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органах.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Ангиокератомы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слизистых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оболочках: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конъюнктива,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ротовая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полость,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верхние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дыхательные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пути.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Офтальмологические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служить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Типичным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«мутовчатое»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роговицы,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собой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билатеральные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пучка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листьев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цветков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конце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стебля,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расположенные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поверхностном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радужки.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Фабри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хрусталика: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двусторонняя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передняя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капсулярная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подкапсулярная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катаракта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радиальная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задняя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субкапсулярная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катаракта,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специфична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(катаракта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«Фабри»).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5pt;margin-top:9.188608pt;width:325.579116pt;height:256.907070pt;mso-position-horizontal-relative:page;mso-position-vertical-relative:paragraph;z-index:-260512" type="#_x0000_t75" stroked="false">
            <v:imagedata r:id="rId34" o:title=""/>
          </v:shape>
        </w:pic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2"/>
        <w:rPr>
          <w:rFonts w:ascii="Segoe UI" w:hAnsi="Segoe UI" w:cs="Segoe UI" w:eastAsia="Segoe UI"/>
          <w:sz w:val="23"/>
          <w:szCs w:val="23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4.9.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Ангиокератома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Фабри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(любезно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предоставлено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заведующим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Воронежа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В.П.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Федотовым)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Диагностика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осложняется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мультисистемным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неспецифичностью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желудочно-кишечные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выраженный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полиморфизм,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внутрисемейный.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инфаркты,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сосудистые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мальформации,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представленные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долихоэктазиями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таламуса.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мужского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подтверждается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α-галактозидазы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плазме,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лейкоцитах,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ККФ.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гетерозиготных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носительниц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ненадежный,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женщин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нормальные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значения.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Поэтому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ДНК-диагностика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необходима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гетерозиготного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носительства.</w:t>
      </w:r>
      <w:r>
        <w:rPr/>
      </w:r>
    </w:p>
    <w:p>
      <w:pPr>
        <w:pStyle w:val="BodyText"/>
        <w:spacing w:line="22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spacing w:after="0" w:line="224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93" w:lineRule="auto" w:before="96"/>
        <w:ind w:right="248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заместительная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(ФЗТ).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успешный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опыт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получен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1970-х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использовали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α-галактозидазу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выделенную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человеческой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плаценты.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инженерии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позволило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получать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α-галактозидазу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[агалзидаза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α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(agalsidase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alfa)]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Реплагал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5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«Shire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Human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Genetic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Therapies»,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США)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яичника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китайского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хомяка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[агалзидаза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(agalsidase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betta)]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Фабразим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8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«Shire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Human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Genetic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Therapies»,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США.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частью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компании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4"/>
          <w:w w:val="105"/>
        </w:rPr>
        <w:t>Takeda).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Реплагал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5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дозировке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0,2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внутривенно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недели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Фабразим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4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«Genzyme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Corp.»,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США)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используют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дозировке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мг/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внутривенно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недели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сделало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возможным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Другим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подходом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БФ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ограничение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субстрата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(субстрат-редуцирующая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терапия)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фармакологических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шаперонов,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ККФ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БФ.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отягощенных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ДНК-анализа.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Своевременное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избежать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БФ.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Мукополисахаридозы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Мукополисахаридозы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(МПС)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относящиеся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принимающих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деградации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гликозаминогликанов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(ГАГ)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компонентов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внутриклеточного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матрикса.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1919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педиатр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Гертруда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Номенклатура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создана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спектр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МПС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Согласно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Американского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института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здоровья,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Канаде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1:100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Гурлер–Шейе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1:115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Шейе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1:500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Западной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Австралии: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1:107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1:165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Санфилиппо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1:58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Моркио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1:640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Марото–Лами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1:320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Суммарная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достигает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1:29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Согласно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современной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классификации,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десять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МПС.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Каждый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принимающих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каскадных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реакциях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ГАГ,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характеризует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генетике,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эпидемиологии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приведены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табл.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4.2.</w:t>
      </w:r>
      <w:r>
        <w:rPr/>
      </w:r>
    </w:p>
    <w:p>
      <w:pPr>
        <w:pStyle w:val="BodyText"/>
        <w:spacing w:line="186" w:lineRule="auto" w:before="17"/>
        <w:ind w:right="675"/>
        <w:jc w:val="both"/>
      </w:pPr>
      <w:r>
        <w:rPr>
          <w:color w:val="333333"/>
          <w:w w:val="105"/>
        </w:rPr>
        <w:t>Согласно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фенотипическим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проявлениям,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мукополисахаридозы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разделить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Гурлер-подобным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фенотипом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VI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VII)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Моркио-подобным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фенотипом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IVА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IVВ).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98"/>
        <w:jc w:val="both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Все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мукополисахаридозы,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II,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являющегося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Х-сцепленным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заболеванием,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наследуются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рецессивному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4.3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приведена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генетическая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характеристика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мукополисахаридозов.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Развитие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мукополисахаридозов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принимающих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деградации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ГАГ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компонентов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внутриклеточного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матрикса.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частично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деградированных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постепенной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следовательно,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органов.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691pt;width:538.8pt;height:282.8pt;mso-position-horizontal-relative:page;mso-position-vertical-relative:paragraph;z-index:136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49"/>
                    <w:gridCol w:w="3274"/>
                    <w:gridCol w:w="1790"/>
                    <w:gridCol w:w="1484"/>
                    <w:gridCol w:w="1566"/>
                  </w:tblGrid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Биохимический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дефект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111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Накапливаемые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ГАГ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4" w:right="12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Ген,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локализация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12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наследования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МПС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I–Г,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ГШ,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Ш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типов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(МIМ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#252800;</w:t>
                        </w:r>
                        <w:r>
                          <w:rPr>
                            <w:rFonts w:asci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#607014,</w:t>
                        </w:r>
                        <w:r>
                          <w:rPr>
                            <w:rFonts w:asci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#607015,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#607016)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α-L-идуронидаза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88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IDUA</w:t>
                        </w:r>
                        <w:r>
                          <w:rPr>
                            <w:rFonts w:ascii="Segoe UI"/>
                            <w:color w:val="333333"/>
                            <w:spacing w:val="2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4p16.3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40" w:lineRule="auto" w:before="162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#309900)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Хантера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Идуронатсульфатсульфатаза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58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IDS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Xq27.3-28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29" w:lineRule="exact" w:before="162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IIIA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#252900;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1" w:right="62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#606270)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Санфилиппо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Гепарансульфатсульфамидаза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73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HSS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17q.25.3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40" w:lineRule="auto" w:before="162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IIIB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#252920)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Санфилиппо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B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N-ацетил-α-D-глюкозаминидаза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83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2"/>
                            <w:sz w:val="19"/>
                          </w:rPr>
                          <w:t>NAGLU</w:t>
                        </w:r>
                        <w:r>
                          <w:rPr>
                            <w:rFonts w:ascii="Segoe UI"/>
                            <w:color w:val="333333"/>
                            <w:spacing w:val="2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17q21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29" w:lineRule="exact" w:before="162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IIIС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#252920)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Санфилиппо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46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Ацетил-коA-α-глюкозамид-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ацетилтрансфераза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62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4"/>
                            <w:w w:val="105"/>
                            <w:sz w:val="19"/>
                          </w:rPr>
                          <w:t>HGSNAT</w:t>
                        </w:r>
                        <w:r>
                          <w:rPr>
                            <w:rFonts w:ascii="Segoe UI"/>
                            <w:color w:val="333333"/>
                            <w:spacing w:val="2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8p11-q13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29" w:lineRule="exact" w:before="162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IIID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#252920)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Санфилиппо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44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N-ацетил-α-D-галактазамин-6-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сульфат-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сульфатаза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9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GNS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12q14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29" w:lineRule="exact" w:before="162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5"/>
                            <w:w w:val="105"/>
                            <w:sz w:val="19"/>
                          </w:rPr>
                          <w:t>IVA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#253000)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1" w:right="78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Моркио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классическая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92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N-ацетилгалактозамин-6-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сульфатаза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77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GALNS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16q24.3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IVB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(МИМ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#253010)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Моркио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синдром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β-Галактозидаза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77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GLB1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3p21.33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VI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#253200)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1" w:right="46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Марото–Лами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1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синдром,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легкая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форма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Арилсульфатаза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B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62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ARSB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5q11-q13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VII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#253220)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β-Глюкуронидаза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77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GUSB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7q21.11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64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IX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(МIМ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#601492)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2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Гиалуронидаза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9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ГК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88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5"/>
                            <w:w w:val="105"/>
                            <w:sz w:val="19"/>
                          </w:rPr>
                          <w:t>HYAL1</w:t>
                        </w:r>
                        <w:r>
                          <w:rPr>
                            <w:rFonts w:ascii="Segoe UI"/>
                            <w:color w:val="333333"/>
                            <w:spacing w:val="24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3p21.3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4.2.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color w:val="333333"/>
          <w:w w:val="105"/>
        </w:rPr>
        <w:t>Биохимическая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генетическая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характеристика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мукополисахаридозов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9"/>
        <w:rPr>
          <w:rFonts w:ascii="Segoe UI" w:hAnsi="Segoe UI" w:cs="Segoe UI" w:eastAsia="Segoe UI"/>
          <w:sz w:val="16"/>
          <w:szCs w:val="16"/>
        </w:rPr>
      </w:pPr>
    </w:p>
    <w:p>
      <w:pPr>
        <w:pStyle w:val="BodyText"/>
        <w:spacing w:line="223" w:lineRule="exact" w:before="54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8" w:lineRule="exact"/>
        <w:ind w:right="0"/>
        <w:jc w:val="left"/>
        <w:rPr>
          <w:rFonts w:ascii="Segoe UI Black" w:hAnsi="Segoe UI Black" w:cs="Segoe UI Black" w:eastAsia="Segoe UI Black"/>
        </w:rPr>
      </w:pPr>
      <w:r>
        <w:rPr>
          <w:rFonts w:ascii="Segoe UI Black" w:hAnsi="Segoe UI Black"/>
          <w:color w:val="333333"/>
          <w:w w:val="105"/>
        </w:rPr>
        <w:t>Примечание.</w:t>
      </w:r>
      <w:r>
        <w:rPr>
          <w:rFonts w:ascii="Segoe UI Black" w:hAnsi="Segoe UI Black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номер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каталоге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(McKusick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V.A.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Mendelian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Inheritance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Man.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12th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Baltimore: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Johns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Hopkins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University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Press,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1998).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6100"/>
        <w:jc w:val="left"/>
      </w:pPr>
      <w:r>
        <w:rPr>
          <w:color w:val="333333"/>
          <w:w w:val="105"/>
        </w:rPr>
        <w:t>ХР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Х-сцепленный-рецессивный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тип.</w:t>
      </w:r>
      <w:r>
        <w:rPr/>
      </w:r>
    </w:p>
    <w:p>
      <w:pPr>
        <w:pStyle w:val="BodyText"/>
        <w:spacing w:line="186" w:lineRule="auto"/>
        <w:ind w:right="8368"/>
        <w:jc w:val="left"/>
      </w:pPr>
      <w:r>
        <w:rPr>
          <w:color w:val="333333"/>
          <w:w w:val="105"/>
        </w:rPr>
        <w:t>ХС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хондроитинсульфат.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дерматансульфат.</w:t>
      </w:r>
      <w:r>
        <w:rPr/>
      </w:r>
    </w:p>
    <w:p>
      <w:pPr>
        <w:pStyle w:val="BodyText"/>
        <w:spacing w:line="186" w:lineRule="auto"/>
        <w:ind w:right="8782"/>
        <w:jc w:val="left"/>
      </w:pPr>
      <w:r>
        <w:rPr>
          <w:color w:val="333333"/>
          <w:w w:val="105"/>
        </w:rPr>
        <w:t>ГС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гепарансульфат.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кератансульфат.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гиалуроновая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кислота.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4325pt;width:538.8pt;height:336.75pt;mso-position-horizontal-relative:page;mso-position-vertical-relative:paragraph;z-index:138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766"/>
                    <w:gridCol w:w="2318"/>
                    <w:gridCol w:w="724"/>
                    <w:gridCol w:w="748"/>
                    <w:gridCol w:w="736"/>
                    <w:gridCol w:w="674"/>
                    <w:gridCol w:w="748"/>
                    <w:gridCol w:w="748"/>
                    <w:gridCol w:w="748"/>
                    <w:gridCol w:w="809"/>
                    <w:gridCol w:w="744"/>
                  </w:tblGrid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органов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7" w:right="97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Клинические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симптомы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1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МПС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I–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Г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3" w:right="39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МПС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I–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ГШ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3" w:right="2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МПС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I–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w w:val="105"/>
                            <w:sz w:val="19"/>
                            <w:szCs w:val="19"/>
                          </w:rPr>
                          <w:t>Ш</w:t>
                        </w:r>
                        <w:r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-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II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III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IV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VI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-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VII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-1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IX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Орган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Помутнение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роговицы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Глаукома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2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Пигментная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дегенерация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сетчатки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Орган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слуха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Частые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отиты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78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Нейросенсорная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тугоухость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6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Зубочелюстная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Кариес,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абсцесс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Дыхательная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45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Обструкция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верхних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дыхательных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путей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Апноэ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19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Рестриктивная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болезнь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легких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768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Сердечно-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сосудистая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Кардиомиопатия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58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Пороки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клапанной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сердца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40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Болезнь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коронарных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сосудов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7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Желудочно-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кишечный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тракт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Гепатоспленомегалия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1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Периферическая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нервная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36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Туннельный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синдром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карпальной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области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7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Костно-суставная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4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Нестабильность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атланто-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аксиального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сочленения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-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9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Дисплазия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тазобедренных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суставов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Кифоз/кифосколиоз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Контрактуры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суставов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76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31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1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Вальгусная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деформация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конечностей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74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4.3.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характеристика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мукополисахаридозов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1"/>
        <w:rPr>
          <w:rFonts w:ascii="Segoe UI" w:hAnsi="Segoe UI" w:cs="Segoe UI" w:eastAsia="Segoe UI"/>
          <w:sz w:val="17"/>
          <w:szCs w:val="17"/>
        </w:rPr>
      </w:pPr>
    </w:p>
    <w:p>
      <w:pPr>
        <w:pStyle w:val="BodyText"/>
        <w:spacing w:line="224" w:lineRule="exact" w:before="54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тканях.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мультисистемность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специфические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фенотипа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4.10–4.15),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дизостоза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4.16,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4.17),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кондуктивная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тугоухость,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сердечно-сосудистые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кожи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придатков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кожи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(сухость,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уплотнение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покровов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эластичности,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гиперпигментация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кистей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рук,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склеродермоподобные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изменения,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гипертрихоз,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очаговая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алопеция,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депигментированные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участки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волос,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жесткие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волосы),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инфекционные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путей,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обструктивный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апноэ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форм).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096797" cy="3232689"/>
            <wp:effectExtent l="0" t="0" r="0" b="0"/>
            <wp:docPr id="37" name="image2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22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6797" cy="323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spacing w:after="0" w:line="200" w:lineRule="atLeast"/>
        <w:rPr>
          <w:rFonts w:ascii="Segoe UI" w:hAnsi="Segoe UI" w:cs="Segoe UI" w:eastAsia="Segoe UI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pict>
          <v:shape style="position:absolute;margin-left:28.5pt;margin-top:14.27852pt;width:325.579116pt;height:243.417909pt;mso-position-horizontal-relative:page;mso-position-vertical-relative:paragraph;z-index:-260440" type="#_x0000_t75" stroked="false">
            <v:imagedata r:id="rId36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4.10.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Хантера)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8"/>
        <w:rPr>
          <w:rFonts w:ascii="Segoe UI" w:hAnsi="Segoe UI" w:cs="Segoe UI" w:eastAsia="Segoe UI"/>
          <w:sz w:val="23"/>
          <w:szCs w:val="23"/>
        </w:rPr>
      </w:pPr>
    </w:p>
    <w:p>
      <w:pPr>
        <w:pStyle w:val="BodyText"/>
        <w:spacing w:line="240" w:lineRule="auto"/>
        <w:ind w:right="0"/>
        <w:jc w:val="left"/>
      </w:pPr>
      <w:r>
        <w:rPr/>
        <w:pict>
          <v:shape style="position:absolute;margin-left:28.5pt;margin-top:11.480207pt;width:325.579116pt;height:239.739043pt;mso-position-horizontal-relative:page;mso-position-vertical-relative:paragraph;z-index:-260416" type="#_x0000_t75" stroked="false">
            <v:imagedata r:id="rId37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4.11.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Хантера)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"/>
        <w:rPr>
          <w:rFonts w:ascii="Segoe UI" w:hAnsi="Segoe UI" w:cs="Segoe UI" w:eastAsia="Segoe UI"/>
          <w:sz w:val="18"/>
          <w:szCs w:val="18"/>
        </w:rPr>
      </w:pPr>
    </w:p>
    <w:p>
      <w:pPr>
        <w:pStyle w:val="BodyText"/>
        <w:spacing w:line="240" w:lineRule="auto"/>
        <w:ind w:right="0"/>
        <w:jc w:val="left"/>
      </w:pPr>
      <w:r>
        <w:rPr/>
        <w:pict>
          <v:shape style="position:absolute;margin-left:28.5pt;margin-top:11.478365pt;width:325.579116pt;height:232.994462pt;mso-position-horizontal-relative:page;mso-position-vertical-relative:paragraph;z-index:-260392" type="#_x0000_t75" stroked="false">
            <v:imagedata r:id="rId38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4.12.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Гурлер)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3"/>
        <w:rPr>
          <w:rFonts w:ascii="Segoe UI" w:hAnsi="Segoe UI" w:cs="Segoe UI" w:eastAsia="Segoe UI"/>
          <w:sz w:val="27"/>
          <w:szCs w:val="27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4.13.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178873"/>
            <wp:effectExtent l="0" t="0" r="0" b="0"/>
            <wp:docPr id="39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17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29" w:lineRule="exact"/>
        <w:ind w:right="0"/>
        <w:jc w:val="left"/>
      </w:pPr>
      <w:r>
        <w:rPr/>
        <w:pict>
          <v:shape style="position:absolute;margin-left:28.5pt;margin-top:10.278747pt;width:325.579116pt;height:246.483623pt;mso-position-horizontal-relative:page;mso-position-vertical-relative:paragraph;z-index:-260368" type="#_x0000_t75" stroked="false">
            <v:imagedata r:id="rId41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4.14.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VI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3"/>
        <w:rPr>
          <w:rFonts w:ascii="Segoe UI" w:hAnsi="Segoe UI" w:cs="Segoe UI" w:eastAsia="Segoe UI"/>
          <w:sz w:val="28"/>
          <w:szCs w:val="28"/>
        </w:rPr>
      </w:pPr>
    </w:p>
    <w:p>
      <w:pPr>
        <w:pStyle w:val="BodyText"/>
        <w:spacing w:line="240" w:lineRule="auto"/>
        <w:ind w:right="0"/>
        <w:jc w:val="left"/>
      </w:pPr>
      <w:r>
        <w:rPr/>
        <w:pict>
          <v:shape style="position:absolute;margin-left:28.5pt;margin-top:11.47814pt;width:325.579116pt;height:236.673331pt;mso-position-horizontal-relative:page;mso-position-vertical-relative:paragraph;z-index:-260344" type="#_x0000_t75" stroked="false">
            <v:imagedata r:id="rId42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4.15.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Контрактуры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крупных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позвоночника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мукополисахаридозах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pStyle w:val="BodyText"/>
        <w:spacing w:line="240" w:lineRule="auto" w:before="179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4.16.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«когтистая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лапа»</w:t>
      </w:r>
      <w:r>
        <w:rPr/>
      </w:r>
    </w:p>
    <w:p>
      <w:pPr>
        <w:spacing w:after="0" w:line="240" w:lineRule="auto"/>
        <w:jc w:val="left"/>
        <w:sectPr>
          <w:footerReference w:type="default" r:id="rId39"/>
          <w:pgSz w:w="11900" w:h="16840"/>
          <w:pgMar w:footer="253" w:header="280" w:top="480" w:bottom="440" w:left="360" w:right="360"/>
          <w:pgNumType w:start="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437" cy="3210115"/>
            <wp:effectExtent l="0" t="0" r="0" b="0"/>
            <wp:docPr id="41" name="image2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9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437" cy="321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00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4.17.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ребер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«весельных»</w:t>
      </w:r>
      <w:r>
        <w:rPr/>
      </w:r>
    </w:p>
    <w:p>
      <w:pPr>
        <w:pStyle w:val="BodyText"/>
        <w:spacing w:line="186" w:lineRule="auto" w:before="17"/>
        <w:ind w:right="1576"/>
        <w:jc w:val="left"/>
      </w:pPr>
      <w:r>
        <w:rPr>
          <w:color w:val="333333"/>
          <w:w w:val="105"/>
        </w:rPr>
        <w:t>Наряду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общими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каждого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существуют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тканеспецифичностью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особенностями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4.3).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моменту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I:</w:t>
      </w:r>
      <w:r>
        <w:rPr/>
      </w:r>
    </w:p>
    <w:p>
      <w:pPr>
        <w:pStyle w:val="BodyText"/>
        <w:spacing w:line="186" w:lineRule="auto"/>
        <w:ind w:right="8758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Гурлер;</w:t>
      </w:r>
      <w:r>
        <w:rPr>
          <w:color w:val="333333"/>
          <w:w w:val="103"/>
        </w:rPr>
        <w:t> </w:t>
      </w:r>
      <w:r>
        <w:rPr>
          <w:color w:val="333333"/>
        </w:rPr>
        <w:t>синдром </w:t>
      </w:r>
      <w:r>
        <w:rPr>
          <w:color w:val="333333"/>
          <w:spacing w:val="8"/>
        </w:rPr>
        <w:t> </w:t>
      </w:r>
      <w:r>
        <w:rPr>
          <w:color w:val="333333"/>
        </w:rPr>
        <w:t>Гурлер–Шейе;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Шейе.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Мукополисахаридоз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типа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I–Г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(синдром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Гурлер)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 w:before="17"/>
        <w:ind w:right="253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незначительное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пупочные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пахово-мошоночные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грыжи.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«гаргоилизма»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очевидными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манифестными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мелких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крупных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кифоз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поясничного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позвоночника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(поясничный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«гиббус»),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отиты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инфекционные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путей.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вовлечении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органов,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сердечно-легочной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интеллекта,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тонуса,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сухожильных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черепных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комбинированная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кондуктивная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тугоухость.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роговицы.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субкортикальную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атрофию,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внутреннюю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окклюзионную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гидроцефалию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расширение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периваскулярных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пространств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Вирхова–Робена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4.18).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624328"/>
            <wp:effectExtent l="0" t="0" r="0" b="0"/>
            <wp:docPr id="43" name="image3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30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4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4.18.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Гурлер.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Расширение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периваскулярных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пространств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рогов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боковых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желудочков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Мукополисахароз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типа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I–ГШ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4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(синдром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Гурлер–Шейе)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Гурлер–Шейе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занимает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промежуточное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положение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Шейе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костной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легким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интеллекта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такового.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2–4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обструктивного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тотальный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спондилолистез,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компрессии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летального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исхода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острая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сердечно-сосудистая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</w:rPr>
        <w:t>легочная </w:t>
      </w:r>
      <w:r>
        <w:rPr>
          <w:color w:val="333333"/>
          <w:spacing w:val="17"/>
        </w:rPr>
        <w:t> </w:t>
      </w:r>
      <w:r>
        <w:rPr>
          <w:color w:val="333333"/>
        </w:rPr>
        <w:t>недостаточность.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/>
        <w:pict>
          <v:shape style="position:absolute;margin-left:28.5pt;margin-top:9.184599pt;width:325.579116pt;height:203.563585pt;mso-position-horizontal-relative:page;mso-position-vertical-relative:paragraph;z-index:-260320" type="#_x0000_t75" stroked="false">
            <v:imagedata r:id="rId45" o:title=""/>
          </v:shape>
        </w:pic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Мукополисахаридоз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типа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I–Ш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(синдром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1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Шейе)</w:t>
      </w:r>
      <w:r>
        <w:rPr>
          <w:rFonts w:ascii="Segoe UI Semibold" w:hAnsi="Segoe UI Semibold" w:cs="Segoe UI Semibold" w:eastAsia="Segoe UI Semibold"/>
        </w:rPr>
      </w: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9"/>
        <w:rPr>
          <w:rFonts w:ascii="Segoe UI Semibold" w:hAnsi="Segoe UI Semibold" w:cs="Segoe UI Semibold" w:eastAsia="Segoe UI Semibold"/>
          <w:b/>
          <w:bCs/>
          <w:sz w:val="23"/>
          <w:szCs w:val="23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4.19.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Миелопатия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шейного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отдела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позвоночника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Шейе)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Шейе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мягкое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течению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аортальные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роговицы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дизостоза.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тугоподвижности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туннельного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карпальной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Офтальмологические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роговицы,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глаукому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Миелопатия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шейного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реже,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Гурлер–Шейе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4.19).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страдает,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Синоним: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Хантера.</w:t>
      </w:r>
      <w:r>
        <w:rPr/>
      </w:r>
    </w:p>
    <w:p>
      <w:pPr>
        <w:pStyle w:val="BodyText"/>
        <w:spacing w:line="186" w:lineRule="auto" w:before="17"/>
        <w:ind w:right="282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исключительно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гетерогенен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условно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подразделяется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Гурлер,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Хантера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роговицы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медленное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локальные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образований,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напоминающих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морскую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гальку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цвета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слоновой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кости,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располагающихся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межлопаточной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области,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грудины,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шеи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симметрично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задней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подмышечной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линии.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кожные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специфичны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Легкая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сходство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Шейе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I–Ш)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интеллектом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соматической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множественным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костным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дизостозом.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3–8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доброкачественные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10–15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обструктивный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приобретенные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суставов.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1409"/>
        <w:jc w:val="left"/>
      </w:pPr>
      <w:r>
        <w:rPr>
          <w:color w:val="333333"/>
          <w:w w:val="105"/>
        </w:rPr>
        <w:t>Синонимы: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Санфилиппо,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лизосомной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α-N-ацетилглюкозаминидазы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IIIА),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ацетил-КоА-α-глюкозаминид-N-ацетилтрансферазы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IIIВ),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ацетилглюкозамин-6-сульфатазы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IIIС),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сульфамидазы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(МПС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IIID).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Мукоплисахаридоз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гетерогенная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наследуемая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рецессивному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нозологические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различающиеся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первичному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биохимическому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дефекту:</w:t>
      </w:r>
      <w:r>
        <w:rPr/>
      </w:r>
    </w:p>
    <w:p>
      <w:pPr>
        <w:pStyle w:val="BodyText"/>
        <w:spacing w:line="186" w:lineRule="auto"/>
        <w:ind w:right="9677"/>
        <w:jc w:val="both"/>
      </w:pP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IIIА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IIIB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IIID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полиморфизм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Санфилиппо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выражен,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МПС,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прогрессированием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тяжелыми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нарушениями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негрубыми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систем.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предшествующим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нормальным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развитием.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регресс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гиперактивности,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аутистического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агрессивного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небрежными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невнимательными.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гирсутизм,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жесткие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волосы,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гепатоспленомегалия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умеренной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вальгусная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короткая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шея.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Формирование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грубых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черт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гаргоилизма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деформаций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дизостоза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слабо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выражено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МПС,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характеризующимися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Гурлер-подобным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фенотипом.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Грубые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психоневрологические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6–10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социальной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дезадаптации.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тугоухость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присуща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тяжелой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средней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почти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прогрессирующее,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доживают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20-летнего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Считается,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частый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тяжелый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синдрома.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IV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Синонимы: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Моркио,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4"/>
          <w:w w:val="105"/>
        </w:rPr>
        <w:t>IVA,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IVВ.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Известно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подтипа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мукополисахаридоза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IV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различающихся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первичному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дефекту:</w:t>
      </w:r>
      <w:r>
        <w:rPr>
          <w:color w:val="333333"/>
          <w:w w:val="103"/>
        </w:rPr>
        <w:t> </w:t>
      </w:r>
      <w:r>
        <w:rPr>
          <w:color w:val="333333"/>
        </w:rPr>
        <w:t>мукополисахаридоз </w:t>
      </w:r>
      <w:r>
        <w:rPr>
          <w:color w:val="333333"/>
          <w:spacing w:val="11"/>
        </w:rPr>
        <w:t> </w:t>
      </w:r>
      <w:r>
        <w:rPr>
          <w:color w:val="333333"/>
          <w:spacing w:val="-3"/>
        </w:rPr>
        <w:t>IVA;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</w:rPr>
        <w:t>мукополисахаридоз </w:t>
      </w:r>
      <w:r>
        <w:rPr>
          <w:color w:val="333333"/>
          <w:spacing w:val="11"/>
        </w:rPr>
        <w:t> </w:t>
      </w:r>
      <w:r>
        <w:rPr>
          <w:color w:val="333333"/>
        </w:rPr>
        <w:t>IVВ.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обоих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подтипах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Моркио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роговицы,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(кифосколиоз,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килевидная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подвывихи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тазобедренных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суставов),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аортального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клапана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сохранный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интеллект.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5"/>
          <w:w w:val="105"/>
        </w:rPr>
        <w:t>IVA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IVB.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Моркио,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вальгусная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кифоз,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укорочением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туловища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шеи,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ходьбы.</w:t>
      </w:r>
      <w:r>
        <w:rPr/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Другими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роговицы,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глаукома,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мелкие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зубы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структуры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эмали,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множественный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кариес,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гепатомегалия,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приобретенные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сердца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аортального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клапана.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Одонтоидная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гипоплазия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связочного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аппарата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осложняться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атлантоаксиального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подвывиха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миелопатией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шейного</w:t>
      </w:r>
      <w:r>
        <w:rPr>
          <w:color w:val="333333"/>
          <w:w w:val="103"/>
        </w:rPr>
        <w:t> </w:t>
      </w:r>
      <w:r>
        <w:rPr>
          <w:color w:val="333333"/>
        </w:rPr>
        <w:t>отдела </w:t>
      </w:r>
      <w:r>
        <w:rPr>
          <w:color w:val="333333"/>
          <w:spacing w:val="5"/>
        </w:rPr>
        <w:t> </w:t>
      </w:r>
      <w:r>
        <w:rPr>
          <w:color w:val="333333"/>
        </w:rPr>
        <w:t>позвоночника.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VI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Синоним: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Марото–Лами.</w:t>
      </w:r>
      <w:r>
        <w:rPr/>
      </w:r>
    </w:p>
    <w:p>
      <w:pPr>
        <w:pStyle w:val="BodyText"/>
        <w:spacing w:line="186" w:lineRule="auto" w:before="17"/>
        <w:ind w:right="1338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различающиеся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проявлений: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тяжелая;</w:t>
      </w:r>
      <w:r>
        <w:rPr/>
      </w:r>
    </w:p>
    <w:p>
      <w:pPr>
        <w:pStyle w:val="BodyText"/>
        <w:spacing w:line="186" w:lineRule="auto"/>
        <w:ind w:right="9023"/>
        <w:jc w:val="left"/>
      </w:pPr>
      <w:r>
        <w:rPr>
          <w:color w:val="333333"/>
          <w:w w:val="105"/>
        </w:rPr>
        <w:t>легкая;</w:t>
      </w:r>
      <w:r>
        <w:rPr>
          <w:color w:val="333333"/>
          <w:w w:val="103"/>
        </w:rPr>
        <w:t> </w:t>
      </w:r>
      <w:r>
        <w:rPr>
          <w:color w:val="333333"/>
        </w:rPr>
        <w:t>промежуточная.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Марото–Лами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выраженными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6–8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годам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роговицы,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черты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«гаргоилизма»,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короткая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шея,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макроцефалия,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полуоткрытый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рот,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крупных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мелких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приобретенные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сообщающаяся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гидроцефалия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дизостоза.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промежуточная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Марото–Лами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Шейе.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Самый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миелопатия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шейного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позвоночника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одонтоидной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гипоплазии.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мягкая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кистей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«когтистой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кисти».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изолированная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спленомегалия.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интеллект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страдает.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VII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Синоним: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Слая.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Большинство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называемой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неиммунной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водянкой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плода,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внутриутробно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ультразвукового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гепатоспленомегалии,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множественного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дизостоза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уплотнения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покровов.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таковыми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Хантера.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Мукополисахаридоз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IX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моменту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девочки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являлись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симметричные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узелковые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отложения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околоушных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областях,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мягкие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дисморфические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черты,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сохранный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тугоподвижность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отсутствовала.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рентгенографии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обнаружены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множественные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изъязвления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вертлужных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впадин.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полиморфизм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мукополисахаридозов.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затрудняет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дифференциальную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точного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исследования,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основанных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использовании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тестов,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спектра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количества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экскретируемых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ГАГ,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ДНК-диагностики.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Симптоматическая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терапия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при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МПС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Независимо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регулярно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специалистами: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педиатрами,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кардиологами,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неврологами,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отоларингологами,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ортопедами,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выявлять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осложнения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адекватную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симптоматическую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терапию.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Каждый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требует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индивидуального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подхода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обследованию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4.4).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606pt;width:538.8pt;height:263.150pt;mso-position-horizontal-relative:page;mso-position-vertical-relative:paragraph;z-index:155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391"/>
                    <w:gridCol w:w="3152"/>
                    <w:gridCol w:w="5220"/>
                  </w:tblGrid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органов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Клинические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симптомы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Лечение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391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Орган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Помутнение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роговицы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75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Избегать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прямого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воздействия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солнечных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лучей;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трансплантация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роговицы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Глаукома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Бета-блокаторы;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хирургическое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Орган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слуха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Частые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отиты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Антибактериальная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терапия,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хирургическое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Нейросенсорная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тугоухость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Слухопротезирование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Зубочелюстная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Кариес,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абсцесс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Гигиена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полости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рта,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удаление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зубов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391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Дыхательная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6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Обструкция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верхних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дыхательных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путей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25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Хирургическое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(тонзиллэктомия,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аденотомия,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установление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трахеостомы)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58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Апноэ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43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6"/>
                            <w:szCs w:val="16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Кислородотерапия,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СИПАП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8"/>
                            <w:sz w:val="16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sz w:val="16"/>
                          </w:rPr>
                        </w:r>
                      </w:p>
                    </w:tc>
                  </w:tr>
                  <w:tr>
                    <w:trPr>
                      <w:trHeight w:val="270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Рестриктивная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болезнь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легких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56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6"/>
                            <w:szCs w:val="16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Кислородотерапия,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СИПАП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8"/>
                            <w:sz w:val="16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sz w:val="16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42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Сердечно-сосудистая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Кардиомиопатия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Сердечные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препараты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60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Пороки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клапанной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сердца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Сердечные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препараты,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пластика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сердечных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клапанов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391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1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Желудочно-кишечный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тракт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Диарея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84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Препараты,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улучшающие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моторику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желудочно-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кишечного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тракта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Гиперсаливация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Хирургическая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реканализация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саливаторных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протоков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Грыжи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Хирургическое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(грыжесечение)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391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40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Центральная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нервная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Гидроцефалия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15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Вентрикулоперитонеальное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или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вентрикулоатриальное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шунтирование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Миелопатия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Хирургическая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декомпрессия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40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Центральная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нервная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система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Судороги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Антиэпилептические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препараты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поведения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5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Терапия,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направленная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коррекцию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поведения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391" w:type="dxa"/>
                        <w:vMerge/>
                        <w:tcBorders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5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5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Медикаментозное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направленное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коррекцию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4.4.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мукополисахаридозах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3"/>
        <w:rPr>
          <w:rFonts w:ascii="Segoe UI" w:hAnsi="Segoe UI" w:cs="Segoe UI" w:eastAsia="Segoe UI"/>
          <w:sz w:val="6"/>
          <w:szCs w:val="6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91"/>
        <w:gridCol w:w="3152"/>
        <w:gridCol w:w="5220"/>
      </w:tblGrid>
      <w:tr>
        <w:trPr>
          <w:trHeight w:val="215" w:hRule="exact"/>
        </w:trPr>
        <w:tc>
          <w:tcPr>
            <w:tcW w:w="2391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52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7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Умственная </w:t>
            </w:r>
            <w:r>
              <w:rPr>
                <w:rFonts w:ascii="Segoe UI" w:hAnsi="Segoe UI"/>
                <w:color w:val="333333"/>
                <w:spacing w:val="7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отсталость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207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Ноотропная,</w:t>
            </w:r>
            <w:r>
              <w:rPr>
                <w:rFonts w:ascii="Segoe UI" w:hAnsi="Segoe UI"/>
                <w:color w:val="333333"/>
                <w:spacing w:val="-3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нейротрофическая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терапия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417" w:hRule="exact"/>
        </w:trPr>
        <w:tc>
          <w:tcPr>
            <w:tcW w:w="2391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-1" w:right="3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Периферическая </w:t>
            </w:r>
            <w:r>
              <w:rPr>
                <w:rFonts w:ascii="Segoe UI" w:hAnsi="Segoe UI"/>
                <w:color w:val="333333"/>
                <w:spacing w:val="15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нервная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система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3152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6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Туннельный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синдром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карпальной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области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Хирургическая </w:t>
            </w:r>
            <w:r>
              <w:rPr>
                <w:rFonts w:ascii="Segoe UI" w:hAnsi="Segoe UI"/>
                <w:color w:val="333333"/>
                <w:spacing w:val="25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декомпрессия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391" w:type="dxa"/>
            <w:vMerge w:val="restart"/>
            <w:tcBorders>
              <w:top w:val="nil" w:sz="6" w:space="0" w:color="auto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Костно-суставная </w:t>
            </w:r>
            <w:r>
              <w:rPr>
                <w:rFonts w:ascii="Segoe UI" w:hAnsi="Segoe UI"/>
                <w:color w:val="333333"/>
                <w:spacing w:val="15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система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315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2" w:right="86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Нестабильность </w:t>
            </w:r>
            <w:r>
              <w:rPr>
                <w:rFonts w:ascii="Segoe UI" w:hAnsi="Segoe UI"/>
                <w:color w:val="333333"/>
                <w:spacing w:val="1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атланто-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аксиального </w:t>
            </w:r>
            <w:r>
              <w:rPr>
                <w:rFonts w:ascii="Segoe UI" w:hAnsi="Segoe UI"/>
                <w:color w:val="333333"/>
                <w:spacing w:val="12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сочленения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Хирургическая </w:t>
            </w:r>
            <w:r>
              <w:rPr>
                <w:rFonts w:ascii="Segoe UI" w:hAnsi="Segoe UI"/>
                <w:color w:val="333333"/>
                <w:spacing w:val="25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декомпрессия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391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5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2" w:right="74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Дисплазия </w:t>
            </w:r>
            <w:r>
              <w:rPr>
                <w:rFonts w:ascii="Segoe UI" w:hAnsi="Segoe UI"/>
                <w:color w:val="333333"/>
                <w:spacing w:val="16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тазобедренных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суставов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Анальгетики,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хирургическая</w:t>
            </w:r>
            <w:r>
              <w:rPr>
                <w:rFonts w:ascii="Segoe UI" w:hAnsi="Segoe UI"/>
                <w:color w:val="333333"/>
                <w:spacing w:val="-3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ортопедическая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коррекция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391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5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Кифоз/кифосколиоз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Корсеты,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ортопедическая</w:t>
            </w:r>
            <w:r>
              <w:rPr>
                <w:rFonts w:ascii="Segoe UI" w:hAnsi="Segoe UI"/>
                <w:color w:val="333333"/>
                <w:spacing w:val="-3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хирургическая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коррекция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391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5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Контрактуры </w:t>
            </w:r>
            <w:r>
              <w:rPr>
                <w:rFonts w:ascii="Segoe UI" w:hAnsi="Segoe UI"/>
                <w:color w:val="333333"/>
                <w:spacing w:val="5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суставов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Физиотерапевтическое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лечение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ортезы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399" w:hRule="exact"/>
        </w:trPr>
        <w:tc>
          <w:tcPr>
            <w:tcW w:w="239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152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2" w:right="949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Вальгусная </w:t>
            </w:r>
            <w:r>
              <w:rPr>
                <w:rFonts w:ascii="Segoe UI" w:hAnsi="Segoe UI"/>
                <w:color w:val="333333"/>
                <w:spacing w:val="10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деформация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конечностей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522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5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Остеотомия</w:t>
            </w:r>
            <w:r>
              <w:rPr>
                <w:rFonts w:ascii="Segoe UI" w:hAnsi="Segoe UI"/>
                <w:sz w:val="19"/>
              </w:rPr>
            </w:r>
          </w:p>
        </w:tc>
      </w:tr>
    </w:tbl>
    <w:p>
      <w:pPr>
        <w:pStyle w:val="BodyText"/>
        <w:spacing w:line="186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1" w:lineRule="auto" w:before="25"/>
        <w:ind w:right="309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Примечание.</w:t>
      </w:r>
      <w:r>
        <w:rPr>
          <w:rFonts w:ascii="Segoe UI Black" w:hAnsi="Segoe UI Black" w:cs="Segoe UI Black" w:eastAsia="Segoe UI Black"/>
          <w:color w:val="333333"/>
          <w:spacing w:val="-18"/>
          <w:w w:val="105"/>
        </w:rPr>
        <w:t> </w:t>
      </w:r>
      <w:r>
        <w:rPr>
          <w:color w:val="333333"/>
          <w:w w:val="105"/>
          <w:position w:val="8"/>
          <w:sz w:val="16"/>
          <w:szCs w:val="16"/>
        </w:rPr>
        <w:t>1</w:t>
      </w:r>
      <w:r>
        <w:rPr>
          <w:color w:val="333333"/>
          <w:spacing w:val="-14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СИПАП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основанный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поддержании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искусственной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вентиляции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лeгких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постоянном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положительном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давлении.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Специфическая</w:t>
      </w:r>
      <w:r>
        <w:rPr>
          <w:rFonts w:ascii="Segoe UI Semibold" w:hAnsi="Segoe UI Semibold"/>
          <w:b/>
          <w:color w:val="333333"/>
          <w:spacing w:val="-3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ферментная</w:t>
      </w:r>
      <w:r>
        <w:rPr>
          <w:rFonts w:ascii="Segoe UI Semibold" w:hAnsi="Segoe UI Semibold"/>
          <w:b/>
          <w:color w:val="333333"/>
          <w:spacing w:val="-33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заместительная</w:t>
      </w:r>
      <w:r>
        <w:rPr>
          <w:rFonts w:ascii="Segoe UI Semibold" w:hAnsi="Segoe UI Semibold"/>
          <w:b/>
          <w:color w:val="333333"/>
          <w:spacing w:val="-33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терапия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35"/>
        <w:jc w:val="both"/>
      </w:pPr>
      <w:r>
        <w:rPr>
          <w:color w:val="333333"/>
          <w:w w:val="105"/>
        </w:rPr>
        <w:t>ФЗТ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физиологических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эффективно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восполняет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проникают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гематоэнцефалический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барьер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способны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остановить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необратимых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нейрокогнитивных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МПС.</w:t>
      </w:r>
      <w:r>
        <w:rPr/>
      </w:r>
    </w:p>
    <w:p>
      <w:pPr>
        <w:pStyle w:val="BodyText"/>
        <w:spacing w:line="190" w:lineRule="auto"/>
        <w:ind w:right="223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созданы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зарегистрированы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территории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РФ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фермент-заместительной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терапии: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ларонидаза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(Альдуразим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Санофи),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идурсульфаза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(Элапраза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Шайер),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IVA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элосульфаза-альфа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(Вимизим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Биомарин),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VI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галсульфаза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(Наглазим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Биомарин).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разрабатываются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подходы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созданы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способные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проникать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ГЭБ,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интратекальное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внутрижелудочковое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резервуар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Омайя.</w:t>
      </w:r>
      <w:r>
        <w:rPr/>
      </w:r>
    </w:p>
    <w:p>
      <w:pPr>
        <w:pStyle w:val="BodyText"/>
        <w:spacing w:line="178" w:lineRule="exact"/>
        <w:ind w:right="0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4.5).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4272pt;width:538.8pt;height:150.950pt;mso-position-horizontal-relative:page;mso-position-vertical-relative:paragraph;z-index:157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925"/>
                    <w:gridCol w:w="6757"/>
                    <w:gridCol w:w="2081"/>
                  </w:tblGrid>
                  <w:tr>
                    <w:trPr>
                      <w:trHeight w:val="405" w:hRule="exact"/>
                    </w:trPr>
                    <w:tc>
                      <w:tcPr>
                        <w:tcW w:w="19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МПС,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2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препарат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ФЗТ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7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Показания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0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2" w:right="72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Режим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дозирования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19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7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IV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Элосульфаза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альфа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VIMIZYM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71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Препарат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показан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мукополисахаридоза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IVА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(синдром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Моркио)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18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мг/кг,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внутривенно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капельно,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еженедельно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19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I,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2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«Альдуразим»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1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Препарат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показан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для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лечения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«мягких»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форм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МПС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I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(синдромов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Гурлер–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Шейе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синдрома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Шейе).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При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синдроме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Гурлер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выраженными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неврологическими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нарушениями,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препарат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показан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для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лечения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экстраневральных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29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осложнений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0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86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100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Ед/кг,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внутривенно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капельно,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еженедельно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19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II,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«Элапраза»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66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Препарат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показан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легких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средних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тяжести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заболевания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экстраневральных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осложнений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тяжелой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2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внутривенно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капельно,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еженедельно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19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МПС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VI,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«Наглазим»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5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74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Препарат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показан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лечения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легких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средних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тяжести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заболевания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22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мг/кг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внутривенно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капельно,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еженедельно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4.5.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заместительная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мукополисахаридозах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6"/>
        <w:rPr>
          <w:rFonts w:ascii="Segoe UI" w:hAnsi="Segoe UI" w:cs="Segoe UI" w:eastAsia="Segoe UI"/>
          <w:sz w:val="18"/>
          <w:szCs w:val="18"/>
        </w:rPr>
      </w:pPr>
    </w:p>
    <w:p>
      <w:pPr>
        <w:pStyle w:val="BodyText"/>
        <w:spacing w:line="186" w:lineRule="auto" w:before="100"/>
        <w:ind w:right="248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испытания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показали,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безопасна,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переносится,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побочных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эффектов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выведению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негидролизованного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субстрата.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внутривенном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введении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любого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белкового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реакций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гиперчувствительности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аллергического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появлении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реакций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немедленное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прекращение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введения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ФЗТ,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должно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современным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стандартам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оказания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экстренной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медицинской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помощи.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возобновлении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прерванного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премедикации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(антигистаминными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средствами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антипиретиками)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приблизительно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инфузии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сведения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минимуму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возникновения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связанных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инфузией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реакций.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умеренно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выраженных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реакций,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инфузией,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рассмотреть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вопрос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введении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антигистаминных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средств,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парацетамола/ибупрофена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уменьшении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инфузии.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3"/>
          <w:w w:val="105"/>
        </w:rPr>
        <w:t>Трансплантация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гемопоэтических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стволовых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клеток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ТГСК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корректировать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ЛБН.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применен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терапевтический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подход.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публикаций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касаются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лишь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единичных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подавляющем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исчезновению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проведена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ТГСК,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Гурлер.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очевидно,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значительному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осложнения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поддаются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полной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коррекции.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моменту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трансплантаций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Гурлер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применением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пуповинной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аллогенная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пре-,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интра-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посттрансплантационным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введением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ларонидазы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(ФЗТ)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«золотым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стандартом»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I–Г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(синдромом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Гурлер).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Гурлер,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корректировать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α-L-идуронидазы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свою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очередь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значительному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улучшению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осложнения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регрессируют.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раньше,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грубых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расстройств,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серьезных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посттрансплантационных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осложнений.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тщательного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обследования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кандидата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коллегиально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решается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вопрос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4.20).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296287"/>
            <wp:effectExtent l="0" t="0" r="0" b="0"/>
            <wp:docPr id="45" name="image3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3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296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6"/>
        <w:ind w:right="372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4.20.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Алгоритм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принятия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трансплантации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мукополисахаридозом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Пациенты,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планируется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ТГСК,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предварительно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получить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курс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ФЗТ,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улучшает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Рекомендовано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готовятся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ТГСК,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схеме.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numPr>
          <w:ilvl w:val="1"/>
          <w:numId w:val="10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трансплантации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нед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пересадки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15–17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нед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ФЗТ.</w:t>
      </w:r>
      <w:r>
        <w:rPr/>
      </w:r>
    </w:p>
    <w:p>
      <w:pPr>
        <w:pStyle w:val="BodyText"/>
        <w:numPr>
          <w:ilvl w:val="1"/>
          <w:numId w:val="10"/>
        </w:numPr>
        <w:tabs>
          <w:tab w:pos="407" w:val="left" w:leader="none"/>
        </w:tabs>
        <w:spacing w:line="186" w:lineRule="auto" w:before="17" w:after="0"/>
        <w:ind w:left="406" w:right="844" w:hanging="202"/>
        <w:jc w:val="left"/>
      </w:pPr>
      <w:r>
        <w:rPr>
          <w:color w:val="333333"/>
          <w:w w:val="105"/>
        </w:rPr>
        <w:t>Продолжительность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пересадкой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короче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общего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подходящего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донора.</w:t>
      </w:r>
      <w:r>
        <w:rPr/>
      </w:r>
    </w:p>
    <w:p>
      <w:pPr>
        <w:pStyle w:val="BodyText"/>
        <w:numPr>
          <w:ilvl w:val="1"/>
          <w:numId w:val="10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Продолжительность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трансплантации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ГАГ.</w:t>
      </w:r>
      <w:r>
        <w:rPr/>
      </w:r>
    </w:p>
    <w:p>
      <w:pPr>
        <w:pStyle w:val="BodyText"/>
        <w:spacing w:line="186" w:lineRule="auto" w:before="17"/>
        <w:ind w:right="202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появился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публикаций,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указывающих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возможную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эффективность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МПС,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Хантера.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ассоциированных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фенотипом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(например,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делеция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подход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рассмотрен.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Санфилиппо)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неэффективна.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отсутствия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доказательств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высоких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рисков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посттрансплатационных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признана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4"/>
          <w:w w:val="105"/>
        </w:rPr>
        <w:t>IVA.</w:t>
      </w:r>
      <w:r>
        <w:rPr>
          <w:color w:val="333333"/>
          <w:spacing w:val="20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отягощенных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ворсинах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хориона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известен.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Хантера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обследования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носительниц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5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мукополисахаридоза.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Гоше</w:t>
      </w:r>
      <w:r>
        <w:rPr/>
      </w:r>
    </w:p>
    <w:p>
      <w:pPr>
        <w:pStyle w:val="BodyText"/>
        <w:spacing w:line="194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#230800,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#230900,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#231000.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глюкоцереброзидазы.</w:t>
      </w:r>
      <w:r>
        <w:rPr/>
      </w:r>
    </w:p>
    <w:p>
      <w:pPr>
        <w:pStyle w:val="BodyText"/>
        <w:spacing w:line="186" w:lineRule="auto" w:before="16"/>
        <w:ind w:right="27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Болезнь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Гоше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возникающее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β-D-глюкоцереброзидазы,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глюкозилцерамидов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[глюкозилцереброзидов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(GlcCer)]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ретикулоэндотелиальной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(главным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селезенке,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костном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мозге).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1882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французский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врач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Gaucher.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накапливающие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нерасщепленные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увеличенной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селезенкой.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названы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клетками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Гоше,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описавшего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доктора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Гоше.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4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самое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распространенное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ЛБН.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1:60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представителей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этнических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групп,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популяции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евреев-ашкенази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достигает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1:450.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Различают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заболевания:</w:t>
      </w:r>
      <w:r>
        <w:rPr/>
      </w:r>
    </w:p>
    <w:p>
      <w:pPr>
        <w:pStyle w:val="BodyText"/>
        <w:spacing w:line="186" w:lineRule="auto" w:before="17"/>
        <w:ind w:right="4545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хроническая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системы;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острая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нейронопатическая;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подострая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нейронопатическая.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GBA,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глюкоцереброзидазы.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1q21.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дефекта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глюкоцереброзидазы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ретикулоэндотелиальной,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накапливаются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глюцереброзиды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сфинголипиды.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размер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лизосом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увеличиваются,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гибели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клеток.</w:t>
      </w:r>
      <w:r>
        <w:rPr/>
      </w:r>
    </w:p>
    <w:p>
      <w:pPr>
        <w:pStyle w:val="BodyText"/>
        <w:spacing w:line="186" w:lineRule="auto"/>
        <w:ind w:right="202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Гистохимически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«пенистыми»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клетками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(клетки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Гоше)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ретикулоэндотелиальной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селезенки,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лимфоузлов,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плаценты,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ганглиях,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теменных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долях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7"/>
          <w:w w:val="105"/>
        </w:rPr>
        <w:t>Тип </w:t>
      </w:r>
      <w:r>
        <w:rPr>
          <w:rFonts w:ascii="Segoe UI Semibold" w:hAnsi="Segoe UI Semibold"/>
          <w:b/>
          <w:color w:val="333333"/>
          <w:w w:val="105"/>
        </w:rPr>
        <w:t>I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6"/>
        <w:ind w:right="309"/>
        <w:jc w:val="left"/>
      </w:pPr>
      <w:r>
        <w:rPr>
          <w:rFonts w:ascii="Segoe UI Black" w:hAnsi="Segoe UI Black"/>
          <w:color w:val="333333"/>
          <w:w w:val="105"/>
        </w:rPr>
        <w:t>Хроническая,</w:t>
      </w:r>
      <w:r>
        <w:rPr>
          <w:rFonts w:ascii="Segoe UI Black" w:hAnsi="Segoe UI Black"/>
          <w:color w:val="333333"/>
          <w:spacing w:val="-22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или</w:t>
      </w:r>
      <w:r>
        <w:rPr>
          <w:rFonts w:ascii="Segoe UI Black" w:hAnsi="Segoe UI Black"/>
          <w:color w:val="333333"/>
          <w:spacing w:val="-21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ненейронопатическая,</w:t>
      </w:r>
      <w:r>
        <w:rPr>
          <w:rFonts w:ascii="Segoe UI Black" w:hAnsi="Segoe UI Black"/>
          <w:color w:val="333333"/>
          <w:spacing w:val="-21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</w:t>
      </w:r>
      <w:r>
        <w:rPr>
          <w:rFonts w:ascii="Segoe UI Black" w:hAnsi="Segoe UI Black"/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широким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диапазоном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80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прогрессированием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отсутствуют,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доминирует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остеопеническая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остеолитическая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скелета.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7"/>
          <w:w w:val="105"/>
        </w:rPr>
        <w:t>Тип</w:t>
      </w:r>
      <w:r>
        <w:rPr>
          <w:rFonts w:ascii="Segoe UI Semibold" w:hAnsi="Segoe UI Semibold"/>
          <w:b/>
          <w:color w:val="333333"/>
          <w:spacing w:val="-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II</w:t>
      </w:r>
      <w:r>
        <w:rPr>
          <w:rFonts w:ascii="Segoe UI Semibold" w:hAnsi="Segoe UI Semibold"/>
        </w:rPr>
      </w:r>
    </w:p>
    <w:p>
      <w:pPr>
        <w:pStyle w:val="BodyText"/>
        <w:spacing w:line="187" w:lineRule="auto" w:before="15"/>
        <w:ind w:right="248"/>
        <w:jc w:val="left"/>
      </w:pPr>
      <w:r>
        <w:rPr>
          <w:rFonts w:ascii="Segoe UI Black" w:hAnsi="Segoe UI Black"/>
          <w:color w:val="333333"/>
          <w:w w:val="105"/>
        </w:rPr>
        <w:t>Острая</w:t>
      </w:r>
      <w:r>
        <w:rPr>
          <w:rFonts w:ascii="Segoe UI Black" w:hAnsi="Segoe UI Black"/>
          <w:color w:val="333333"/>
          <w:spacing w:val="-20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нейронопатическая</w:t>
      </w:r>
      <w:r>
        <w:rPr>
          <w:rFonts w:ascii="Segoe UI Black" w:hAnsi="Segoe UI Black"/>
          <w:color w:val="333333"/>
          <w:spacing w:val="-19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</w:t>
      </w:r>
      <w:r>
        <w:rPr>
          <w:rFonts w:ascii="Segoe UI Black" w:hAnsi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отличается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быстрым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злокачественным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месяцы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физического,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размеров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селезенки.</w:t>
      </w:r>
      <w:r>
        <w:rPr/>
      </w:r>
    </w:p>
    <w:p>
      <w:pPr>
        <w:pStyle w:val="BodyText"/>
        <w:spacing w:line="186" w:lineRule="auto"/>
        <w:ind w:right="857"/>
        <w:jc w:val="left"/>
      </w:pPr>
      <w:r>
        <w:rPr>
          <w:color w:val="333333"/>
          <w:w w:val="105"/>
        </w:rPr>
        <w:t>Довольно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гипотрофия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кахексии.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образна: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психомоторные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спастичность,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гиперрефлексия,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оромандибулярная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дистония,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косоглазие,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окуломоторная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апраксия,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бульбарно-псевдобульбарный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Летальный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7"/>
          <w:w w:val="105"/>
        </w:rPr>
        <w:t>Тип</w:t>
      </w:r>
      <w:r>
        <w:rPr>
          <w:rFonts w:ascii="Segoe UI Semibold" w:hAnsi="Segoe UI Semibold"/>
          <w:b/>
          <w:color w:val="333333"/>
          <w:spacing w:val="-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III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6"/>
        <w:ind w:right="650"/>
        <w:jc w:val="both"/>
      </w:pPr>
      <w:r>
        <w:rPr>
          <w:rFonts w:ascii="Segoe UI Black" w:hAnsi="Segoe UI Black"/>
          <w:color w:val="333333"/>
          <w:w w:val="105"/>
        </w:rPr>
        <w:t>Подострая</w:t>
      </w:r>
      <w:r>
        <w:rPr>
          <w:rFonts w:ascii="Segoe UI Black" w:hAnsi="Segoe UI Black"/>
          <w:color w:val="333333"/>
          <w:spacing w:val="-19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нейронопатическая</w:t>
      </w:r>
      <w:r>
        <w:rPr>
          <w:rFonts w:ascii="Segoe UI Black" w:hAnsi="Segoe UI Black"/>
          <w:color w:val="333333"/>
          <w:spacing w:val="-18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форма.</w:t>
      </w:r>
      <w:r>
        <w:rPr>
          <w:rFonts w:ascii="Segoe UI Black" w:hAnsi="Segoe UI Black"/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десятилетия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прогрессированием.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Манифестными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гепатоспленомегалия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таковыми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II.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геморрагического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диатеза,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носовые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кишечные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кровотечения.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глюкоцереброзидазы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лейкоцитах,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пятнах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высушеннной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ДНК-анализа.</w:t>
      </w:r>
      <w:r>
        <w:rPr/>
      </w:r>
    </w:p>
    <w:p>
      <w:pPr>
        <w:pStyle w:val="BodyText"/>
        <w:spacing w:line="186" w:lineRule="auto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Дополнительными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маркерами,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Гоше,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хитотриозидазы,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4"/>
          <w:w w:val="105"/>
        </w:rPr>
        <w:t>PARC/CCL18,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CLcSph/Lyso-Gb1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31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1" w:lineRule="auto"/>
        <w:ind w:right="248"/>
        <w:jc w:val="left"/>
      </w:pPr>
      <w:r>
        <w:rPr>
          <w:color w:val="333333"/>
          <w:w w:val="105"/>
        </w:rPr>
        <w:t>Методы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эффективной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разработаны.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успехом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Церезим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11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«Genzyme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Corp.»,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США).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подбираются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индивидуально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специалистами,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имеющими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опыт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ответа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терапию.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Церезим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3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внутривенно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капельно,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медленно: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15–60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Ед/кг,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максимальная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120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Ед/кг.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пожизненно.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Созданы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ФЗТ,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успехом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применяются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мире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например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велаглюцераза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альфа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(«VPRIV»,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«Shire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Human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Genetic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Therapies»,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США),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отечественный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биоаналог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Церизима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Глуразим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10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талиглюцераза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альфа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(Элисо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Другим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подходом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использование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субстратредуцирующей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мире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зарегистрировано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перорального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применения.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Один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Элиглустат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(«Джензайм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Ирландия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Лимитед»,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Ирландия).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Элиглустат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продемонстрировано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уменьшение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объема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гематологических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показателей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четырехлетнего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Элиглустат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длительной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метаболизатором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(ММ),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промежуточным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метаболизатором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(ПМ)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быстрым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метаболизатором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(БМ)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</w:rPr>
        <w:t>изоферменту </w:t>
      </w:r>
      <w:r>
        <w:rPr>
          <w:color w:val="333333"/>
          <w:spacing w:val="5"/>
        </w:rPr>
        <w:t> </w:t>
      </w:r>
      <w:r>
        <w:rPr>
          <w:color w:val="333333"/>
        </w:rPr>
        <w:t>CYP2D6.</w:t>
      </w:r>
      <w:r>
        <w:rPr/>
      </w:r>
    </w:p>
    <w:p>
      <w:pPr>
        <w:pStyle w:val="BodyText"/>
        <w:spacing w:line="188" w:lineRule="auto" w:before="14"/>
        <w:ind w:right="248"/>
        <w:jc w:val="left"/>
      </w:pPr>
      <w:r>
        <w:rPr>
          <w:color w:val="333333"/>
          <w:w w:val="105"/>
        </w:rPr>
        <w:t>Второй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«Завеска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(миглустат)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«Actelion»,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Швейцария)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легком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среднетяжелом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непереносимости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невозможности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ФЗТ.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Учитывая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побочные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действия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ЖКТ,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соблюдать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определенную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приеме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препарата.</w:t>
      </w:r>
      <w:r>
        <w:rPr/>
      </w:r>
    </w:p>
    <w:p>
      <w:pPr>
        <w:pStyle w:val="BodyText"/>
        <w:spacing w:line="178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молекулярно-генетическими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благоприятный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своевременного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необратимых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повреждений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костно-суставной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ортопедическое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лечение.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поражении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жизненно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определяется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степенью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осложнений.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/>
      </w:r>
    </w:p>
    <w:p>
      <w:pPr>
        <w:pStyle w:val="BodyText"/>
        <w:spacing w:line="186" w:lineRule="auto"/>
        <w:ind w:right="3475"/>
        <w:jc w:val="left"/>
      </w:pPr>
      <w:r>
        <w:rPr>
          <w:color w:val="333333"/>
          <w:w w:val="105"/>
        </w:rPr>
        <w:t>III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#257200,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#607616.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(сфингомиелиновый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липидоз,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сфингомиелиназная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недостаточность, </w:t>
      </w:r>
      <w:r>
        <w:rPr>
          <w:color w:val="333333"/>
          <w:spacing w:val="3"/>
        </w:rPr>
        <w:t> </w:t>
      </w:r>
      <w:r>
        <w:rPr>
          <w:color w:val="333333"/>
        </w:rPr>
        <w:t>болезнь </w:t>
      </w:r>
      <w:r>
        <w:rPr>
          <w:color w:val="333333"/>
          <w:spacing w:val="4"/>
        </w:rPr>
        <w:t> </w:t>
      </w:r>
      <w:r>
        <w:rPr>
          <w:color w:val="333333"/>
        </w:rPr>
        <w:t>Ниманна–Пика).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F,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промежуточная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быстрым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прогрессированием).</w:t>
      </w:r>
      <w:r>
        <w:rPr/>
      </w:r>
    </w:p>
    <w:p>
      <w:pPr>
        <w:pStyle w:val="BodyText"/>
        <w:spacing w:line="186" w:lineRule="auto"/>
        <w:ind w:right="304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Болезнь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Ниманна–Пика,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тип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А/В</w:t>
      </w:r>
      <w:r>
        <w:rPr>
          <w:rFonts w:ascii="Segoe UI Black" w:hAnsi="Segoe UI Black" w:cs="Segoe UI Black" w:eastAsia="Segoe UI Black"/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аутосомно-рецессивные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сфингомиелиназы,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липидов,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сфингомиелина,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ретикулоэндотелиальной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фенотипы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наличием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младенческом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органов,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наблагоприятным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исходом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лет;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младенческом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селезенки,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</w:rPr>
        <w:t>длительной </w:t>
      </w:r>
      <w:r>
        <w:rPr>
          <w:color w:val="333333"/>
          <w:spacing w:val="24"/>
        </w:rPr>
        <w:t> </w:t>
      </w:r>
      <w:r>
        <w:rPr>
          <w:color w:val="333333"/>
        </w:rPr>
        <w:t>выживаемостью.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Niemann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1914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1922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Pick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подробную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морфологическую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характеристику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Редкое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1:250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(SMPD1),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сфингомиелиназу.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11р15.4–15.1.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сфингомиелиназы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сфингомиелина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ретикулоэндотелиальной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систем.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«пенистые»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называемые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Ниманна–Пика.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Болезнь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Ниманна–Пика,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тип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А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Дебют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диффузные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инфильтраты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Начальными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затянувшаяся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желтуха,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увеличенный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объеме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живот,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вскармливания,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диарея,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гипертермия.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ригидность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психомоторных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навыков.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макулы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косточки».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Болезнь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Ниманна–Пика,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тип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В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Манифестирует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бывают: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диффузные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инфильтраты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макулярная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</w:rPr>
        <w:t>«вишневой </w:t>
      </w:r>
      <w:r>
        <w:rPr>
          <w:color w:val="333333"/>
          <w:spacing w:val="6"/>
        </w:rPr>
        <w:t> </w:t>
      </w:r>
      <w:r>
        <w:rPr>
          <w:color w:val="333333"/>
        </w:rPr>
        <w:t>косточки».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8"/>
        <w:jc w:val="left"/>
      </w:pPr>
      <w:r>
        <w:rPr>
          <w:color w:val="333333"/>
          <w:w w:val="105"/>
        </w:rPr>
        <w:t>Характерна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микроцитарная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анемия,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тромбоцитопения,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«пенистые»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пунктате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костного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сфингомиелиназы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лейкоцитах,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ДНК-анализа.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27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А/В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успешном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приживлении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(ГСК)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сфингомиелиназы,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улучшаются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показатели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уменьшаются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размерах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олипудаза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альфа.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молекулярно-генетическими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474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#257220,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#607623,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#607625.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блоком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эстерификации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холестерина,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подострая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юношеская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хроническая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нейронопатическая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нейровисцеральная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надъядерной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офтальмоплегией,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Ниманна–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D.</w:t>
      </w:r>
      <w:r>
        <w:rPr/>
      </w:r>
    </w:p>
    <w:p>
      <w:pPr>
        <w:pStyle w:val="BodyText"/>
        <w:spacing w:line="186" w:lineRule="auto"/>
        <w:ind w:right="1202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Болезнь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Ниманна–Пика,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тип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С</w:t>
      </w:r>
      <w:r>
        <w:rPr>
          <w:rFonts w:ascii="Segoe UI Black" w:hAnsi="Segoe UI Black" w:cs="Segoe UI Black" w:eastAsia="Segoe UI Black"/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характеризующееся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полиморфизмом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неврологиче-</w:t>
      </w:r>
      <w:r>
        <w:rPr>
          <w:color w:val="333333"/>
          <w:w w:val="103"/>
        </w:rPr>
        <w:t> </w:t>
      </w:r>
      <w:r>
        <w:rPr>
          <w:color w:val="333333"/>
        </w:rPr>
        <w:t>скими </w:t>
      </w:r>
      <w:r>
        <w:rPr>
          <w:color w:val="333333"/>
          <w:spacing w:val="2"/>
        </w:rPr>
        <w:t> </w:t>
      </w:r>
      <w:r>
        <w:rPr>
          <w:color w:val="333333"/>
        </w:rPr>
        <w:t>нарушениями.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97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1961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Crocker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разделил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фенотипа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(типы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D).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открытия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молекулярно-генетического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считалось,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сфингомиелиназы.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конце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1990-х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картированы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NPC2,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Редкое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1:100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000–1:120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моменту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типа.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95%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(локус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18q11–q12).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4%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NPC2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(локус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14q24).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NPC2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кодируют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клеточной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мембраны,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отвечающие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липидов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клетки.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семейству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мембранно-связанные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стеролчувствительные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клеточных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моделях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установлено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внутриклеточного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(эффлюкса)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свободного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холестерина,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поглощаемого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клетками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фракциями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липопpотеинов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низкой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плотности.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Внутрилизосомное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холестеpина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ингибиpует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сфингомиелиназы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сфингомиелина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паренхиматозных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(печени,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селезенки,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почек)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«пенистые»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называемые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использовании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окpасок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цитоплазма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гистиоцитов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пpиобpетает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цвет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моpской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волны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(«sea-blue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histiocytes»)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отложения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липопигмента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цеpоида.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типичны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Пика,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внутриутробного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шестого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десятилетия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приняты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следующие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основанные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перинатальная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(начало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ранняя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ювенильная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6–15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подростковая/взрослая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лет).</w:t>
      </w:r>
      <w:r>
        <w:rPr/>
      </w:r>
    </w:p>
    <w:p>
      <w:pPr>
        <w:pStyle w:val="BodyText"/>
        <w:spacing w:line="186" w:lineRule="auto"/>
        <w:ind w:right="216"/>
        <w:jc w:val="left"/>
      </w:pP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сибсов,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тождественность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биохимического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фенотипа.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родившиеся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формой,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сибсов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45–65%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проявлением,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независимо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холестаза,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отмечаться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изолированная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спленомегалия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гепатоспленомегалия.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неиммунной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водянки,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асцита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гепатоспленомегалии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плода.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Считается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патогномоничным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холестаза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значительной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степенью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спленомегалии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гипертензии.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холестаза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самопроизвольно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разрешаются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6–8-му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селезенки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сохраняется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длительное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C)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молниеносное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летальным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исходом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Инфильтраты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«пенистыми»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клетками,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исключительно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NPC2.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психомоторное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(неустойчивость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ходьбе,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неловкость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выполнении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мелких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движений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дизартрия),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намного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позднее.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50–60%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юношеском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задержки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(атаксия,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интенционный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тремор,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дизартрия)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дистония,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различные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4"/>
        <w:jc w:val="left"/>
      </w:pPr>
      <w:r>
        <w:rPr>
          <w:color w:val="333333"/>
          <w:w w:val="105"/>
        </w:rPr>
        <w:t>виды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гиперкинезов)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вертикальный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надъядерный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офтальмопарез.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ограничения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глазных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яблок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вертикали,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проявляющиеся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спонтанных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движениях,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слежении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предметами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(неврологическим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молоточком).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любые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w w:val="103"/>
        </w:rPr>
        <w:t> </w:t>
      </w:r>
      <w:r>
        <w:rPr>
          <w:color w:val="333333"/>
        </w:rPr>
        <w:t>приступов </w:t>
      </w:r>
      <w:r>
        <w:rPr>
          <w:color w:val="333333"/>
          <w:spacing w:val="5"/>
        </w:rPr>
        <w:t> </w:t>
      </w:r>
      <w:r>
        <w:rPr>
          <w:color w:val="333333"/>
        </w:rPr>
        <w:t>(парциальные/фокальные, </w:t>
      </w:r>
      <w:r>
        <w:rPr>
          <w:color w:val="333333"/>
          <w:spacing w:val="5"/>
        </w:rPr>
        <w:t> </w:t>
      </w:r>
      <w:r>
        <w:rPr>
          <w:color w:val="333333"/>
        </w:rPr>
        <w:t>генерализированные, </w:t>
      </w:r>
      <w:r>
        <w:rPr>
          <w:color w:val="333333"/>
          <w:spacing w:val="5"/>
        </w:rPr>
        <w:t> </w:t>
      </w:r>
      <w:r>
        <w:rPr>
          <w:color w:val="333333"/>
        </w:rPr>
        <w:t>абсансы, </w:t>
      </w:r>
      <w:r>
        <w:rPr>
          <w:color w:val="333333"/>
          <w:spacing w:val="5"/>
        </w:rPr>
        <w:t> </w:t>
      </w:r>
      <w:r>
        <w:rPr>
          <w:color w:val="333333"/>
        </w:rPr>
        <w:t>миоклонические, </w:t>
      </w:r>
      <w:r>
        <w:rPr>
          <w:color w:val="333333"/>
          <w:spacing w:val="5"/>
        </w:rPr>
        <w:t> </w:t>
      </w:r>
      <w:r>
        <w:rPr>
          <w:color w:val="333333"/>
        </w:rPr>
        <w:t>тонико-клонические);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отличаться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проблемы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обучения,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внимания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гиперактивностью.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Психоз</w:t>
      </w:r>
      <w:r>
        <w:rPr/>
      </w:r>
    </w:p>
    <w:p>
      <w:pPr>
        <w:pStyle w:val="BodyText"/>
        <w:spacing w:line="186" w:lineRule="auto"/>
        <w:ind w:right="287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шизофреноподобными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подростков/взрослых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неотличимы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шизофрении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типичными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слуховыми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галлюцинациями,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бредовыми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идеями,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маркеры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психоза,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зрительные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галлюцинации,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когнитивных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резистентность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психотропной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кататония,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считаться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органического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психического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гепатоспленомегалия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совсем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отсутствовать.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Специфичным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катаплексия.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демиелинизирующая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полиневропатия.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Почти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деменция,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децеребрационная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декортикационная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бульбарно-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псевдобульбарный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второго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третьем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</w:rPr>
        <w:t>интеркуррентных </w:t>
      </w:r>
      <w:r>
        <w:rPr>
          <w:color w:val="333333"/>
          <w:spacing w:val="22"/>
        </w:rPr>
        <w:t> </w:t>
      </w:r>
      <w:r>
        <w:rPr>
          <w:color w:val="333333"/>
        </w:rPr>
        <w:t>инфекций.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МРТ/КТ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субкортикальную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атрофию,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перивентрикулярную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лейкопатию.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компьютерной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электроэнцефалографии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диффузное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замедление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биоэлектрической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активности,</w:t>
      </w:r>
      <w:r>
        <w:rPr>
          <w:color w:val="333333"/>
          <w:w w:val="103"/>
        </w:rPr>
        <w:t> </w:t>
      </w:r>
      <w:r>
        <w:rPr>
          <w:color w:val="333333"/>
        </w:rPr>
        <w:t>эпилептическую </w:t>
      </w:r>
      <w:r>
        <w:rPr>
          <w:color w:val="333333"/>
          <w:spacing w:val="22"/>
        </w:rPr>
        <w:t> </w:t>
      </w:r>
      <w:r>
        <w:rPr>
          <w:color w:val="333333"/>
        </w:rPr>
        <w:t>активность.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селективного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отбора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выполнения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лабораторной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Ниманна–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разработан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простой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эффективный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инструмент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индекс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вероятности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заподозрить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комбинаций.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Индекс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разработан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моложе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удобен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использовании.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подробная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информация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размещена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веб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сайте</w:t>
      </w:r>
      <w:r>
        <w:rPr>
          <w:color w:val="333333"/>
          <w:spacing w:val="-20"/>
          <w:w w:val="105"/>
        </w:rPr>
        <w:t> </w:t>
      </w:r>
      <w:hyperlink r:id="rId47">
        <w:r>
          <w:rPr>
            <w:color w:val="333333"/>
            <w:w w:val="105"/>
          </w:rPr>
          <w:t>www.NPC-SI.ru.</w:t>
        </w:r>
        <w:r>
          <w:rPr/>
        </w:r>
      </w:hyperlink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Лабораторная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этапа: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биомаркеров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(холестан-3,5,6-триола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7-кетостерола)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лизосфингомиелина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509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пятнах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последующим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молекулярно-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генетического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биомаркеров.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подробная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информация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используемых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странах,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представлена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главе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8" w:lineRule="auto" w:before="15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многочисленные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попытки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симптоматической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медикаментозной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диетической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липидного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обмена,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привели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значительному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успеху.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последнее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появились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положительном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эффекте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субстрат-редуцирующей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Завеска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14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(миглустат),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«Actelion»,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Швейцария.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ингибирует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гликозилцерамидсинтазу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гликосфинголипидов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самым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препятствовать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накоплению.</w:t>
      </w:r>
      <w:r>
        <w:rPr/>
      </w:r>
    </w:p>
    <w:p>
      <w:pPr>
        <w:pStyle w:val="BodyText"/>
        <w:spacing w:line="186" w:lineRule="auto"/>
        <w:ind w:right="946"/>
        <w:jc w:val="left"/>
      </w:pPr>
      <w:r>
        <w:rPr>
          <w:color w:val="333333"/>
          <w:w w:val="105"/>
        </w:rPr>
        <w:t>Важным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достоинством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миглустата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способность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проникать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гематоэнцефалический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барьер.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перорально,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примененяется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осторожностью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Рекомендуемая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раза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день.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исходя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площади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поверхности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тела.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Расчет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приведен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4.6.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катаплексии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трициклических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антидепрессантов,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дистонии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антихолинергических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АЭТ.</w:t>
      </w:r>
      <w:r>
        <w:rPr/>
      </w:r>
    </w:p>
    <w:p>
      <w:pPr>
        <w:pStyle w:val="BodyText"/>
        <w:spacing w:line="260" w:lineRule="exact"/>
        <w:ind w:right="0"/>
        <w:jc w:val="left"/>
      </w:pPr>
      <w:r>
        <w:rPr/>
        <w:pict>
          <v:shape style="position:absolute;margin-left:28.449999pt;margin-top:12.201252pt;width:279.45pt;height:65.75pt;mso-position-horizontal-relative:page;mso-position-vertical-relative:paragraph;z-index:160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188"/>
                    <w:gridCol w:w="2379"/>
                  </w:tblGrid>
                  <w:tr>
                    <w:trPr>
                      <w:trHeight w:val="258" w:hRule="exact"/>
                    </w:trPr>
                    <w:tc>
                      <w:tcPr>
                        <w:tcW w:w="31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43" w:lineRule="exact"/>
                          <w:ind w:left="-1" w:right="-5"/>
                          <w:jc w:val="left"/>
                          <w:rPr>
                            <w:rFonts w:ascii="Segoe UI Black" w:hAnsi="Segoe UI Black" w:cs="Segoe UI Black" w:eastAsia="Segoe UI Black"/>
                            <w:sz w:val="16"/>
                            <w:szCs w:val="16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Площадь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поверхности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тела,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position w:val="8"/>
                            <w:sz w:val="16"/>
                          </w:rPr>
                          <w:t>2</w:t>
                        </w:r>
                        <w:r>
                          <w:rPr>
                            <w:rFonts w:ascii="Segoe UI Black" w:hAnsi="Segoe UI Black"/>
                            <w:sz w:val="16"/>
                          </w:rPr>
                        </w:r>
                      </w:p>
                    </w:tc>
                    <w:tc>
                      <w:tcPr>
                        <w:tcW w:w="23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Рекомендованная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доза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1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&gt;1,25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3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×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день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1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0,88–1,25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×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день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1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0,73–0,88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×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день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1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0,47–0,73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×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день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18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≤0,47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3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×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день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 w:cs="Segoe UI Semibold" w:eastAsia="Segoe UI Semibold"/>
          <w:b/>
          <w:bCs/>
          <w:color w:val="333333"/>
          <w:spacing w:val="-4"/>
          <w:w w:val="105"/>
        </w:rPr>
        <w:t>Таблица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4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4.6.</w:t>
      </w:r>
      <w:r>
        <w:rPr>
          <w:color w:val="333333"/>
          <w:w w:val="105"/>
        </w:rPr>
        <w:t>Расчет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Завеска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3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Ниманна–Пика,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15"/>
          <w:szCs w:val="15"/>
        </w:rPr>
      </w:pP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Рекомендуемая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раза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день.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молекулярно-генетическими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правильного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патогенетическое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лучше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прогноз.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Помпе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#232300.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гликогеноз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α-глюкозидазы,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w w:val="103"/>
        </w:rPr>
        <w:t> </w:t>
      </w:r>
      <w:r>
        <w:rPr>
          <w:color w:val="333333"/>
        </w:rPr>
        <w:t>мальтазы, </w:t>
      </w:r>
      <w:r>
        <w:rPr>
          <w:color w:val="333333"/>
          <w:spacing w:val="9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9"/>
        </w:rPr>
        <w:t> </w:t>
      </w:r>
      <w:r>
        <w:rPr>
          <w:color w:val="333333"/>
        </w:rPr>
        <w:t>α-1,4-глюкозидазы.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Это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1932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голландским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патологоанатомом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w w:val="103"/>
        </w:rPr>
        <w:t> </w:t>
      </w:r>
      <w:r>
        <w:rPr>
          <w:color w:val="333333"/>
          <w:spacing w:val="-3"/>
          <w:w w:val="105"/>
        </w:rPr>
        <w:t>Pompe.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1963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классифицированным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открытия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Chrisian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Duve</w:t>
      </w:r>
      <w:r>
        <w:rPr>
          <w:color w:val="333333"/>
          <w:spacing w:val="29"/>
          <w:w w:val="105"/>
        </w:rPr>
        <w:t> </w:t>
      </w:r>
      <w:r>
        <w:rPr>
          <w:color w:val="333333"/>
          <w:w w:val="105"/>
        </w:rPr>
        <w:t>клеточных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органелл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лизосом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обнаружения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Henry-Gery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Hers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причиной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наследственным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дефицитом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лизосомах.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страны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этнической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принадлежности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варьирует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1:14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1:300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(БП)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афроамериканцев,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южном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Китае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Тайване,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взрослая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Голландии.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Суммарная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оценивается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000.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существует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единой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классификации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БП.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используют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термин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(инфантильной)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зрелом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обозначают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гликогеноз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мальтазы.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атипичную,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неклассическую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раннюю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когда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младенчестве,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сердца.</w:t>
      </w:r>
      <w:r>
        <w:rPr/>
      </w:r>
    </w:p>
    <w:p>
      <w:pPr>
        <w:pStyle w:val="BodyText"/>
        <w:spacing w:line="186" w:lineRule="auto"/>
        <w:ind w:right="821"/>
        <w:jc w:val="both"/>
      </w:pP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точки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различающихся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тяжести,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широкий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спектр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младенческую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(юношескую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взрослую).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GAA,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кодирующий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глюкозидазу,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17q25.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установлены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четкие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гено-фенотипические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корреляции,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например,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сайта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сплайсинга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c.-32-13T&gt;G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половины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европейской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мутации: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р.Asp645Glu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Тайваня)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нонсенс-мутация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3"/>
          <w:w w:val="105"/>
        </w:rPr>
        <w:t>р.Arg854Ter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африканцев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афроамериканцев).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6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расщеплении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гликогена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числе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глюкозидаза,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гликогеноз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(БП),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гликогена.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α-глюкозидазы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гликогена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серьезно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повреждаются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сердечные,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гладкая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мускулатура.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Клинически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(миопатия),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начала,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вовлечения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скоростью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прогрессирования.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полиморфизм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объяснен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остаточной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α-глюкозидазы,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частично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влиянием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генетических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факторов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(например,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генами-модификаторами)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окружающей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среды.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миопатический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выраженности,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старшего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туловища,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проксимальных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конечностей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диафрагмы.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кардиомегалия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кардиомиопатия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Младенческая </w:t>
      </w:r>
      <w:r>
        <w:rPr>
          <w:rFonts w:ascii="Segoe UI Semibold" w:hAnsi="Segoe UI Semibold"/>
          <w:b/>
          <w:color w:val="333333"/>
          <w:spacing w:val="6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месяцев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вскармливания,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плохая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прибавка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дыхательные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осложняются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бронхолегочными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инфекциями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(бронхит,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пневмонии),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моторного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генерализованную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прогрессирующую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слабость.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ощупь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твердые,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гипертрофированные.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половины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макроглоссия,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умеренная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гепатомегалия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сочетание.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важные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выявляющиеся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инструментальных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исследованиях,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кардиомегалию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креатинфосфокиназы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(КФК)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сыворотки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года),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значительные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сердечно-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сосудистой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деятельности.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атипичной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месяцев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кардиомиопатией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чуть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благоприятным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прогнозом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продолжительностью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ошибочно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устанавливают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Верднига–Гоффманна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врожденная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дистрофия.</w:t>
      </w:r>
      <w:r>
        <w:rPr/>
      </w:r>
    </w:p>
    <w:p>
      <w:pPr>
        <w:pStyle w:val="BodyText"/>
        <w:spacing w:line="186" w:lineRule="auto"/>
        <w:ind w:right="292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грудного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месяцам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кардиомегалия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4.21).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гликогена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миокарде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вызывает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утолщение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стенок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обоих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межжелудочковой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перегородки.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гипертрофическая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кардиомиопатия,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дилатационную.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аутопсии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размеры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превышают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норму.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фиброэластоз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эндокарда.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электрокардиографии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укороченный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интервал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P–R,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высоким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вольтажом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QRS.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типичны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отличить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кардиомиопатий,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манифестирующих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грудного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атипичной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желудочка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6-месячного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сердечной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деятельности.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5pt;margin-top:9.18923pt;width:325.579116pt;height:266.717362pt;mso-position-horizontal-relative:page;mso-position-vertical-relative:paragraph;z-index:-260224" type="#_x0000_t75" stroked="false">
            <v:imagedata r:id="rId48" o:title=""/>
          </v:shape>
        </w:pic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4.21.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Помпе.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Рентгенография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Гипертрофическая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кардиомиопатия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Поздняя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Поздняя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дебютировать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зрелого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патологии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тяжелый,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взрослых,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трудности.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Дебютирующие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вовлечение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отличаются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ведущего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признака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отмечают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прогрессирующую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слабость.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Проксимальные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(туловища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конечностей),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очередь,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диафрагма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мышцы,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участвующие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легочной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затруднению/нарушению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сне.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проявиться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зрелом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установлен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зрелом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отмечают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быструю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утомляемость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степени,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одышку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физической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нагрузке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беспокоили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детства.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преобладающим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конечностях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мышц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туловища,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сочетанием.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равной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степени,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исчезают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глубокие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сухожильные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рефлексы.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Приблизительно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трети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КФК.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МЕ/л).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95%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КФК.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сывороточных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аспартатаминотрансфераза,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аланинаминотрансфераза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лактатдегидрогеназа,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повышена,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</w:rPr>
        <w:t>процессами </w:t>
      </w:r>
      <w:r>
        <w:rPr>
          <w:color w:val="333333"/>
          <w:spacing w:val="4"/>
        </w:rPr>
        <w:t> </w:t>
      </w:r>
      <w:r>
        <w:rPr>
          <w:color w:val="333333"/>
        </w:rPr>
        <w:t>миолиза.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гликогенозов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гликоген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накапливается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внутри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лизосом,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гипогликемия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выявляются;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эпинефрина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глюкагона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нормы.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миопатические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встречающиеся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включать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псевдомиотонические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разряды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(миотонические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разряды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миотонии),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потенциалы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фибрилляции,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положительные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острые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волны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электрическую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возбудимость.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моторных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сенсорных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норме.</w:t>
      </w:r>
      <w:r>
        <w:rPr/>
      </w:r>
    </w:p>
    <w:p>
      <w:pPr>
        <w:pStyle w:val="BodyText"/>
        <w:spacing w:line="186" w:lineRule="auto"/>
        <w:ind w:right="524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рентгенографии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выраженную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кардиомегалию,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предположить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БП.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эхокардиографическом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утолщение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стенки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межжелудочковой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перегородки,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обструкцию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выносящего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тракта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желудочка.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электрокардиограмме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(ЭКГ)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укорочение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интервала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P–R,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вольтаж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QRS.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гипертрофию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ЭКГ.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гистологическом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миокарде,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скелетных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гладких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мышцах,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системе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передних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рогов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ядрах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черепных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залегающих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стволе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мозга).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α-глюкозидазы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ККФ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биоптате.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Остаточная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α-глюкозидазы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ККФ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детстве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юношеском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достигать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40%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нормы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заболевших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позднее.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Измерение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α-глюкозидазы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достоверного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присутствия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нейтральных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мальтаз,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остаточную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кислом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pH.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α-глюкозидазы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слегка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близка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мононуклеарных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предпочтительнее,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всегда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достоверный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результат.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Симптоматическая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терапия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болезни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Помпе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подростков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резкая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диафрагмы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межреберных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мышц.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уменьшения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устранения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потребоваться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искусственная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вентиляция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(ИВЛ).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коллапс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нижней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легкого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сдавливания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бронха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гипертрофированным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сердцем.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ситуации,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дыхательной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использоваться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неинвазивные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(двухуровневая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вентиляция,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дыхание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непрерывным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положительным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давлением),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инвазивный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интубации.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находящиеся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постоянной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ИВЛ,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нуждаются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трахеостомии.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бронхообструкции,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бронходилататоры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использоваться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осторожностью,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негативно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влиять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</w:rPr>
        <w:t>сердечную </w:t>
      </w:r>
      <w:r>
        <w:rPr>
          <w:color w:val="333333"/>
          <w:spacing w:val="13"/>
        </w:rPr>
        <w:t> </w:t>
      </w:r>
      <w:r>
        <w:rPr>
          <w:color w:val="333333"/>
        </w:rPr>
        <w:t>деятельность.</w:t>
      </w:r>
      <w:r>
        <w:rPr/>
      </w:r>
    </w:p>
    <w:p>
      <w:pPr>
        <w:pStyle w:val="BodyText"/>
        <w:spacing w:line="186" w:lineRule="auto"/>
        <w:ind w:right="562"/>
        <w:jc w:val="left"/>
      </w:pPr>
      <w:r>
        <w:rPr>
          <w:color w:val="333333"/>
          <w:w w:val="105"/>
        </w:rPr>
        <w:t>Общая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анестезия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должна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осуществляться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абсолютным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показаниям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анестезиологами,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опыт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больными.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любой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анестезии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важно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обеспечить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постоянное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поддержание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коронарной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перфузии.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небольших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операциях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обезболивания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используется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кетамин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дозе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0,5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внутривенно,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оттитрованный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седативного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эффекта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дополненный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введением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безопасных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местной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анестезии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добавления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адреналина.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8"/>
        <w:ind w:right="27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поддержания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ударного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объема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сердечного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выброса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необходим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контроль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объемом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циркулирующей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коронарных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артериях.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объема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инфузии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приведет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отеку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наполнение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спровоцировать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усиление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обструкции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выходного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тракта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левого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желудочка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коронарной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перфузии.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контролировать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диастолическое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давление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показатели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сердечных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сокращений,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утолщенная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стенка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желудочка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препятствует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увеличению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ударного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объема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сердечного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выброса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брадикардии</w:t>
      </w:r>
      <w:r>
        <w:rPr>
          <w:rFonts w:ascii="Segoe UI Black" w:hAnsi="Segoe UI Black"/>
          <w:color w:val="333333"/>
          <w:w w:val="105"/>
        </w:rPr>
        <w:t>.</w:t>
      </w:r>
      <w:r>
        <w:rPr>
          <w:rFonts w:ascii="Segoe UI Black" w:hAnsi="Segoe UI Black"/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переносят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дыхательных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внутрисосудистого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давления,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вызванного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чрезмерной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ИВЛ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постоянным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положительным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давлением.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Дети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обструктивной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кардиомиопатией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подвержены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риску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коронарной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перфузии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анестезии.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использование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внутриартериального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катетера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постоянного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мониторирования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общей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анестезии,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седации.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кардиомиопатии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ишемия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миокарда,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потребоваться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послеоперационное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наблюдение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отделении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интенсивной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гипертрофии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обструкцией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выходного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тракта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желудочка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Систолическая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желудочка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гипердинамической.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Считается,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случае</w:t>
      </w:r>
      <w:r>
        <w:rPr/>
      </w:r>
    </w:p>
    <w:p>
      <w:pPr>
        <w:spacing w:after="0" w:line="186" w:lineRule="auto"/>
        <w:jc w:val="left"/>
        <w:sectPr>
          <w:footerReference w:type="default" r:id="rId49"/>
          <w:pgSz w:w="11900" w:h="16840"/>
          <w:pgMar w:footer="253" w:header="280" w:top="480" w:bottom="440" w:left="360" w:right="360"/>
          <w:pgNumType w:start="7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значительной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обструкции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выходного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тракта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помочь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β-адреноблокаторы.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подобной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ситуации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дигоксина,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инотропных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диуретиков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снижающих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постнагрузку,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ингибиторы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ангиотензинпревращающего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усилить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обструкцию.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используются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дилатация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желудочка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систолической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сердца.</w:t>
      </w:r>
      <w:r>
        <w:rPr/>
      </w:r>
    </w:p>
    <w:p>
      <w:pPr>
        <w:pStyle w:val="BodyText"/>
        <w:spacing w:line="186" w:lineRule="auto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помогает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высокобелковая,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низкоуглеводная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диета,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обогащенная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L-аланином.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достоверных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доказательств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эффективности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получено.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Ослабленным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больным,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грудного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возраста,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установление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назогастрального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зонда.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предотвращает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гипотрофии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возникновение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аспирационного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кормления.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Ферментная</w:t>
      </w:r>
      <w:r>
        <w:rPr>
          <w:rFonts w:ascii="Segoe UI Semibold" w:hAnsi="Segoe UI Semibold"/>
          <w:b/>
          <w:color w:val="333333"/>
          <w:spacing w:val="-35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заместительная</w:t>
      </w:r>
      <w:r>
        <w:rPr>
          <w:rFonts w:ascii="Segoe UI Semibold" w:hAnsi="Segoe UI Semibold"/>
          <w:b/>
          <w:color w:val="333333"/>
          <w:spacing w:val="-34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терапия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разработана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ФЗТ.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Рекомендовано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установленным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целью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замедления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улучшения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костно-мышечной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стабилизации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выживаемости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удлинения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периода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наступления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вентиляции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легких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кресле-коляске.</w:t>
      </w:r>
      <w:r>
        <w:rPr/>
      </w:r>
    </w:p>
    <w:p>
      <w:pPr>
        <w:pStyle w:val="BodyText"/>
        <w:spacing w:line="187" w:lineRule="auto" w:before="14"/>
        <w:ind w:right="248"/>
        <w:jc w:val="left"/>
      </w:pPr>
      <w:r>
        <w:rPr>
          <w:color w:val="333333"/>
          <w:w w:val="105"/>
        </w:rPr>
        <w:t>Первый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созданный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Майозайм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5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(компания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Genzyme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Corp.»,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США).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направлена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непосредственно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внутривенного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введения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рекомбинантной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глюкозидазы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восполнения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Эффективность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заметные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ответ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минимальный.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США,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зарегистрирован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авалглюкозидаза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альфа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(Нексвиазайм).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Авалглюкозидаза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альфа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альфа-глюкозидаза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человека,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продуцируемая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яичников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китайского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хомячка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(Chinese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Hamster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Ovary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СНО)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технологии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рекомбинантной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авалглюкозидаза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альфа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показан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средства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длительной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мес,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подростков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33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подтвержденным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диагнозом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(недостаточность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альфа-глюкозидазы).</w:t>
      </w:r>
      <w:r>
        <w:rPr/>
      </w:r>
    </w:p>
    <w:p>
      <w:pPr>
        <w:pStyle w:val="BodyText"/>
        <w:spacing w:line="186" w:lineRule="auto"/>
        <w:ind w:right="208"/>
        <w:jc w:val="left"/>
      </w:pPr>
      <w:r>
        <w:rPr>
          <w:color w:val="333333"/>
          <w:w w:val="105"/>
        </w:rPr>
        <w:t>Увеличенное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М6Ф-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бис-М6Ф-остатков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поверхности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улучшает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поглощение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клетками-мишенями,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ускоряет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расщепление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позитивно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влияет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многолетней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программе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исследований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доказано,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длительная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ФЗТ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авалглюкозидаза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альфа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улучшению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показателей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двигательной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силы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качества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БП,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МБП.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(БППН)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рекомендованный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режим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дозирования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авалглюкозидазы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альфа: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каждые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недели.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Помпе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(МБП)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рекомендованный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режим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дозирования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авалглюкозидазы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альфа: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каждые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нед.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ТГСК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оказалась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неэффективной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слабого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проникновения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ткань.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трансплантация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мезенхимальных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будущем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окажется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эффективнее.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молекулярно-генетическими,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</w:rPr>
        <w:t>Нейрональные </w:t>
      </w:r>
      <w:r>
        <w:rPr>
          <w:color w:val="333333"/>
          <w:spacing w:val="4"/>
        </w:rPr>
        <w:t> </w:t>
      </w:r>
      <w:r>
        <w:rPr>
          <w:color w:val="333333"/>
        </w:rPr>
        <w:t>цероидные </w:t>
      </w:r>
      <w:r>
        <w:rPr>
          <w:color w:val="333333"/>
          <w:spacing w:val="5"/>
        </w:rPr>
        <w:t> </w:t>
      </w:r>
      <w:r>
        <w:rPr>
          <w:color w:val="333333"/>
        </w:rPr>
        <w:t>липофусцинозы</w:t>
      </w:r>
      <w:r>
        <w:rPr/>
      </w:r>
    </w:p>
    <w:p>
      <w:pPr>
        <w:pStyle w:val="BodyText"/>
        <w:spacing w:line="186" w:lineRule="auto" w:before="16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Black" w:hAnsi="Segoe UI Black" w:cs="Segoe UI Black" w:eastAsia="Segoe UI Black"/>
          <w:color w:val="333333"/>
          <w:w w:val="105"/>
        </w:rPr>
        <w:t>Нейрональные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цероидные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липофусцинозы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(НЦЛ)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нейродегенеративные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характеризующиеся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приступами,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резистентными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АЭТ,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интеллектуального,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зрения.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Морфологическим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аутофлюоресцентного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материала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(липофусцина)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тканях.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История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3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вопроса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/>
        <w:ind w:right="232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НЦЛ,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вероятно,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XIX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1826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Stengel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изучил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семейный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случай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НЦЛ,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зрения.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Bernard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Sach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1896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предложил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объединить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характеризующиеся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дебютом,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утратой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психомоторных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идиотии.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1903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F.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Batten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страдающих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церебральной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макулярными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глазном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дебютом,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выделил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данную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идиотии.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1905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W.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Spielmeyer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подтвердил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опубликованные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F.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Batten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привел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собственные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специфической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идиотии.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5"/>
          <w:w w:val="105"/>
        </w:rPr>
        <w:t>Vogt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юношескую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идиотии.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обнаруживаемые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идиотии,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суждение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оставалось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прежним,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рассматривалась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варианты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1905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Schaffer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патоморфологическом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идиотии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липидов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ткани,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подтверждало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данную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точку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зрения.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1908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Jansky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новую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идиотии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мозжечка.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1913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Bielchowsky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клинико-патоморфологическую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картину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сибсов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судорогами,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быстрой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утратой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деменцией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слепотой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дебютом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3,5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предположил,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идиотии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отличается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юношеских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форм.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1963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Zeman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Alpert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аутофлюоресцентного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похожего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цероид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липофусцин,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страдающих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амавротической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семейной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идиотии.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1969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Zeman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Dyken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предположили,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данный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морфологический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маркер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самостоятельную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нозологическую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нейрональный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цероидный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липофусциноз.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принято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называть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авторов,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открывших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распространены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нейродегенеративных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манифестирующих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сотни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Скандинавских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странах,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Италии,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Великобритании,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Ирландии,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Канаде,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Соединенных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Штатах,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Мексике,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Японии,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сомнения,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гораздо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недиагностированными.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Суммарная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встречаемости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мире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1:25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000.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НЦЛ,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по-видимому,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превалирует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севере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Европы.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Финляндии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1:20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000.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6-го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5816"/>
        <w:jc w:val="left"/>
      </w:pPr>
      <w:r>
        <w:rPr>
          <w:color w:val="333333"/>
          <w:w w:val="105"/>
        </w:rPr>
        <w:t>преимущественно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Финляндии,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Пакис-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тане,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Румынии,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Чехии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Португалии.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3-го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537"/>
        <w:jc w:val="both"/>
      </w:pPr>
      <w:r>
        <w:rPr>
          <w:color w:val="333333"/>
          <w:w w:val="105"/>
        </w:rPr>
        <w:t>встречается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повсеместно,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отдельных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странах.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Исландии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7,0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новорожденных,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Западной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Германии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0,71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5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шесть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врожденную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(CNCL),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(INCL),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позднюю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(LINCL),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юношескую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(JNCL),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(ANCL)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северную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эпилепсию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(NE,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PEMR).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крайней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генах.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принято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разделять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первичного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молекулярно-генетического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дефекта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(ген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CLN1),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(ген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CLN2),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(ген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CLN3)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далее.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распространенные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изученные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2,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3-го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типов.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Последняя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представлена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4.7.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наследования,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Куфса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(CLN4),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наследуется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аутосомно-доминантному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этиологии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приведены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4.7.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491pt;width:538.8pt;height:491.25pt;mso-position-horizontal-relative:page;mso-position-vertical-relative:paragraph;z-index:164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072"/>
                    <w:gridCol w:w="1803"/>
                    <w:gridCol w:w="3041"/>
                    <w:gridCol w:w="3846"/>
                  </w:tblGrid>
                  <w:tr>
                    <w:trPr>
                      <w:trHeight w:val="601" w:hRule="exact"/>
                    </w:trPr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36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биохимического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3" w:right="25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Генетический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(локус)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4" w:right="16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Первичный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биохимический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4" w:right="731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Сокращенное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название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(MIM),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классификация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93" w:hRule="exact"/>
                    </w:trPr>
                    <w:tc>
                      <w:tcPr>
                        <w:tcW w:w="2072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1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фермента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61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CNSD,</w:t>
                        </w:r>
                        <w:r>
                          <w:rPr>
                            <w:rFonts w:asci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CLN10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(11p15)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катепсина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CLN10</w:t>
                        </w:r>
                        <w:r>
                          <w:rPr>
                            <w:rFonts w:asci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(#610127)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Врожденная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109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93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23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(1p32)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14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пальмитоилтиоэстеразы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PPT1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(#256730)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Врожденная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109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93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13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CLN2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(11p15)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22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трипептидилпептидазы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ТРР1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CLN2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(#204500)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51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Классическая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4" w:right="209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0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работы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других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белков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13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CLN3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(16p12)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73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Трансмембранный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лизосом,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«баттенин»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CLN3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(#204200)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Классическая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32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CLN4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(?)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CLN4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(#204300)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13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CLN5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(13q22)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73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Трансмембранный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лизосом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CLN5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(#256731)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109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24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CLN6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15q22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47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Белок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эндоплазматического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ретикулума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CLN6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(#601780)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100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форма)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CLN6</w:t>
                        </w:r>
                        <w:r>
                          <w:rPr>
                            <w:rFonts w:asci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B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13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CLN7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(15q23)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CLN7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(#610951)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23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CLN8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(8p23)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73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Трансмембранный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эндоплазматического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ретикулума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CLN8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(#600143)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8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Прогрессирующая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эпилепсия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снижением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интеллекта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132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CLN9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(?)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CLN9</w:t>
                        </w:r>
                        <w:r>
                          <w:rPr>
                            <w:rFonts w:asci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(#609055)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Ранняя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98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CLN10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(11p15.5)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катепсина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CLN10</w:t>
                        </w:r>
                        <w:r>
                          <w:rPr>
                            <w:rFonts w:asci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(#610127)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4" w:right="5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Врожденная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классическая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поздняя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87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CLN11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(17q21.31)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Програнулин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CLN11</w:t>
                        </w:r>
                        <w:r>
                          <w:rPr>
                            <w:rFonts w:asci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(#614706)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98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CLN12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(1p36.13)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Лизосомная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5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CLN12</w:t>
                        </w:r>
                        <w:r>
                          <w:rPr>
                            <w:rFonts w:asci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(#606693)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Юношеская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98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CLN13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(11q13.2)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катепсина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F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CLN13</w:t>
                        </w:r>
                        <w:r>
                          <w:rPr>
                            <w:rFonts w:asci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(#615362)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Взрослая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(Куфс,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72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98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CLN14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(7q11.21)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калиевого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канала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CLN14</w:t>
                        </w:r>
                        <w:r>
                          <w:rPr>
                            <w:rFonts w:asci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(#611726)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Младенческая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4.7.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этиология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нейрональных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цероидных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липофусцинозов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3"/>
        <w:rPr>
          <w:rFonts w:ascii="Segoe UI" w:hAnsi="Segoe UI" w:cs="Segoe UI" w:eastAsia="Segoe UI"/>
          <w:sz w:val="14"/>
          <w:szCs w:val="14"/>
        </w:rPr>
      </w:pP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лизосомах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аутофлюоресцентного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липопигмента,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состоит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сапозинов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АТФ-синтазы.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Накапливаемый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материал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аутофлюоресценцией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зелено-желтом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спектре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возбуждении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светом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340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360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нм.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гистохимическом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окрашивании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материал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положительную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реакцию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фосфатазу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окрашивается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суданом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черным,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свидетельствует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присутствии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фосфолипидов.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ШИК-положительным,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указывать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высокое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углеводов.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свойств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идентично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свойствам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называемых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пигментов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изнашивания,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старения,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называемых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липофусцинами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цероидами.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электронной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нейрональных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экстранейрональных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тканей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цитосомы,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заполненные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агрегатами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морфологии,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описываемые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«криволинейные»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профили,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«отпечатков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пальцев»,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«прямолинейные»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профили,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гранулярные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осмиофильные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отложения.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характеристики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накапливаемого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материала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отличаются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НЦЛ.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превалируют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«криволинейные»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профили,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юношеских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«отпечатков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пальцев»,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одних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сочетаться.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Морфологические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применяются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4.8).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78"/>
        <w:jc w:val="left"/>
      </w:pP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врожденной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накапливаются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сфинголипидный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активатор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субъединица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АТФ-синтазы.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/>
        <w:pict>
          <v:shape style="position:absolute;margin-left:28.449999pt;margin-top:18.940844pt;width:538.8pt;height:274.8pt;mso-position-horizontal-relative:page;mso-position-vertical-relative:paragraph;z-index:167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89"/>
                    <w:gridCol w:w="4881"/>
                    <w:gridCol w:w="5293"/>
                  </w:tblGrid>
                  <w:tr>
                    <w:trPr>
                      <w:trHeight w:val="405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6" w:right="21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Морфологическая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структура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накапливаемого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материала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4" w:right="158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Иммунохимические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особенности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накапливаемого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материала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Гранулярные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осмиофильные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Сапозины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сфинголипидный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активатор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белка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«прямолинейные»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«прямолинейные»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«прямолинейные»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Сфинголипидный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активатор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белка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2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«прямолинейные»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«криволинейные»/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«прямолинейные»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«Криволинейные»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Субъединица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АТФ-синтазы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Липофусцин-подобные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соединения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Гранулярные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осмиофильные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Сапозины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CLN11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4" w:right="73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Убиквитин-положительный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аутофлюоресцентный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липофусцин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CLN12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Отложения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«отпечатки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пальцев»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Липофусцин-подобные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соединения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Сапозины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CLN14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8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9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Липофусцин-подобные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соединения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4.8.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Морфологические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иммунохимические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22"/>
          <w:w w:val="103"/>
        </w:rPr>
        <w:t> </w:t>
      </w:r>
      <w:r>
        <w:rPr>
          <w:color w:val="333333"/>
        </w:rPr>
        <w:t>цероидного </w:t>
      </w:r>
      <w:r>
        <w:rPr>
          <w:color w:val="333333"/>
          <w:spacing w:val="21"/>
        </w:rPr>
        <w:t> </w:t>
      </w:r>
      <w:r>
        <w:rPr>
          <w:color w:val="333333"/>
        </w:rPr>
        <w:t>липофусциноза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7"/>
        <w:rPr>
          <w:rFonts w:ascii="Segoe UI" w:hAnsi="Segoe UI" w:cs="Segoe UI" w:eastAsia="Segoe UI"/>
          <w:sz w:val="25"/>
          <w:szCs w:val="25"/>
        </w:rPr>
      </w:pPr>
    </w:p>
    <w:p>
      <w:pPr>
        <w:pStyle w:val="BodyText"/>
        <w:spacing w:line="224" w:lineRule="exact" w:before="54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4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судорог,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интеллекта,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зрения.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4.9).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северной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эпилепсии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8).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Врожденный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нейрональный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цероидный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липофусциноз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10-го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CNCL.</w:t>
      </w:r>
      <w:r>
        <w:rPr/>
      </w:r>
    </w:p>
    <w:p>
      <w:pPr>
        <w:pStyle w:val="BodyText"/>
        <w:spacing w:line="186" w:lineRule="auto"/>
        <w:ind w:right="946"/>
        <w:jc w:val="left"/>
      </w:pPr>
      <w:r>
        <w:rPr>
          <w:color w:val="333333"/>
          <w:w w:val="105"/>
        </w:rPr>
        <w:t>Предположительно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врожденная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Norman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Wood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1941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Врожденная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дыхательная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статус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приступов.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микроцефалия.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недель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493pt;width:538.8pt;height:331.85pt;mso-position-horizontal-relative:page;mso-position-vertical-relative:paragraph;z-index:169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655"/>
                    <w:gridCol w:w="2036"/>
                    <w:gridCol w:w="1189"/>
                    <w:gridCol w:w="1104"/>
                    <w:gridCol w:w="1030"/>
                    <w:gridCol w:w="3748"/>
                  </w:tblGrid>
                  <w:tr>
                    <w:trPr>
                      <w:trHeight w:val="601" w:hRule="exact"/>
                    </w:trPr>
                    <w:tc>
                      <w:tcPr>
                        <w:tcW w:w="3691" w:type="dxa"/>
                        <w:gridSpan w:val="2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Клинические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формы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НЦЛ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293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8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Частота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НЦЛ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зависимости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2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от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пораженного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right="22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дебюта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74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Основные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клинические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проявления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691" w:type="dxa"/>
                        <w:gridSpan w:val="2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%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74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3691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Врожденная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форма(CNCL)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39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CTSD</w:t>
                        </w:r>
                        <w:r>
                          <w:rPr>
                            <w:rFonts w:ascii="Segoe UI"/>
                            <w:color w:val="333333"/>
                            <w:spacing w:val="20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(CLN10)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2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рождения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64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Статус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эпилептических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приступов,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микроцефалия,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легочная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3691" w:type="dxa"/>
                        <w:gridSpan w:val="2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13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(INCL)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(Сантавуори-Халтиа)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50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РРТ1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(CLN1)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6–24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мес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70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Регресс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психомоторных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навыков,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судороги,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микроцефалия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3691" w:type="dxa"/>
                        <w:gridSpan w:val="2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3–38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27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Хроническое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течение: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судороги,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утрата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двигательных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психоречевых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функций,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поведения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3691" w:type="dxa"/>
                        <w:gridSpan w:val="2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Младенческая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форма(INCL)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39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KCTD7</w:t>
                        </w:r>
                        <w:r>
                          <w:rPr>
                            <w:rFonts w:ascii="Segoe UI"/>
                            <w:color w:val="333333"/>
                            <w:spacing w:val="21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(CLN14)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2-х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45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Прогрессирующие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миоклонические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приступы,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резистентные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антиэпилептической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терапии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93" w:hRule="exact"/>
                    </w:trPr>
                    <w:tc>
                      <w:tcPr>
                        <w:tcW w:w="165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1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Поздние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инфантильные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(LINCL)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right="49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Классический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вариант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(сLINCL)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(Янского-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Бильшовского)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другие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50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PPT1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(CLN1)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2–8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312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Утрата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двигательных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психоречевых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функций,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судороги,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поведения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655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3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50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TPP1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(CLN2)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748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655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3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1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CLN5,</w:t>
                        </w:r>
                        <w:r>
                          <w:rPr>
                            <w:rFonts w:asci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CLN6,</w:t>
                        </w:r>
                        <w:r>
                          <w:rPr>
                            <w:rFonts w:asci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748" w:type="dxa"/>
                        <w:vMerge/>
                        <w:tcBorders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655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?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Неизвестно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74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1655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right="45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Финский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вариант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(fLINCL)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94%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4–7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16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Утрата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двигательных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психоречевых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функций,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поведения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1655" w:type="dxa"/>
                        <w:vMerge/>
                        <w:tcBorders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right="7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Цыганский/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индийский,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ранний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ювенильный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вариант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(vLINCL)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8–15%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1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CLN6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3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right="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7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16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Утрата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двигательных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психоречевых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функций,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снижение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зрения,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поведения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4.9.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цероидных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липофусцинов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3"/>
        <w:rPr>
          <w:rFonts w:ascii="Segoe UI" w:hAnsi="Segoe UI" w:cs="Segoe UI" w:eastAsia="Segoe UI"/>
          <w:sz w:val="6"/>
          <w:szCs w:val="6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55"/>
        <w:gridCol w:w="2036"/>
        <w:gridCol w:w="1189"/>
        <w:gridCol w:w="1104"/>
        <w:gridCol w:w="1030"/>
        <w:gridCol w:w="3748"/>
      </w:tblGrid>
      <w:tr>
        <w:trPr>
          <w:trHeight w:val="411" w:hRule="exact"/>
        </w:trPr>
        <w:tc>
          <w:tcPr>
            <w:tcW w:w="1655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036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25"/>
              <w:ind w:right="379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Турецкий</w:t>
            </w:r>
            <w:r>
              <w:rPr>
                <w:rFonts w:ascii="Segoe UI" w:hAnsi="Segoe UI"/>
                <w:color w:val="333333"/>
                <w:spacing w:val="-3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вариант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(tLINCL)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89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Неизвестно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04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CLN7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3–7,5</w:t>
            </w:r>
            <w:r>
              <w:rPr>
                <w:rFonts w:ascii="Segoe UI" w:hAnsi="Segoe UI" w:cs="Segoe UI" w:eastAsia="Segoe UI"/>
                <w:color w:val="333333"/>
                <w:spacing w:val="-17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3748" w:type="dxa"/>
            <w:tcBorders>
              <w:top w:val="nil" w:sz="6" w:space="0" w:color="auto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25"/>
              <w:ind w:left="-7" w:right="90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Регресс</w:t>
            </w:r>
            <w:r>
              <w:rPr>
                <w:rFonts w:ascii="Segoe UI" w:hAnsi="Segoe UI"/>
                <w:color w:val="333333"/>
                <w:spacing w:val="-29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двигательных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навыков,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зрения,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судороги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601" w:hRule="exact"/>
        </w:trPr>
        <w:tc>
          <w:tcPr>
            <w:tcW w:w="1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-1" w:right="39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Ювенильные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формы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(JNCL)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right="169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Болезнь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Баттена,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Шпильмейера-Вогта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21%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50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PPT1</w:t>
            </w:r>
            <w:r>
              <w:rPr>
                <w:rFonts w:asci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/>
                <w:color w:val="333333"/>
                <w:sz w:val="19"/>
              </w:rPr>
              <w:t>(NCL1)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4–10</w:t>
            </w:r>
            <w:r>
              <w:rPr>
                <w:rFonts w:ascii="Segoe UI" w:hAnsi="Segoe UI" w:cs="Segoe UI" w:eastAsia="Segoe UI"/>
                <w:color w:val="333333"/>
                <w:spacing w:val="-16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3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7" w:right="65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зрения,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регресс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интеллектуальных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двигательных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навыков,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судороги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601" w:hRule="exact"/>
        </w:trPr>
        <w:tc>
          <w:tcPr>
            <w:tcW w:w="3691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1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Клинические</w:t>
            </w:r>
            <w:r>
              <w:rPr>
                <w:rFonts w:ascii="Segoe UI Black" w:hAnsi="Segoe UI Black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формы</w:t>
            </w:r>
            <w:r>
              <w:rPr>
                <w:rFonts w:ascii="Segoe UI Black" w:hAnsi="Segoe UI Black"/>
                <w:color w:val="333333"/>
                <w:spacing w:val="-26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НЦЛ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22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8" w:lineRule="exact"/>
              <w:ind w:left="-4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Частота</w:t>
            </w:r>
            <w:r>
              <w:rPr>
                <w:rFonts w:ascii="Segoe UI Black" w:hAnsi="Segoe UI Black"/>
                <w:color w:val="333333"/>
                <w:spacing w:val="-27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НЦЛ</w:t>
            </w:r>
            <w:r>
              <w:rPr>
                <w:rFonts w:ascii="Segoe UI Black" w:hAnsi="Segoe UI Black"/>
                <w:sz w:val="19"/>
              </w:rPr>
            </w:r>
          </w:p>
          <w:p>
            <w:pPr>
              <w:pStyle w:val="TableParagraph"/>
              <w:spacing w:line="196" w:lineRule="exact"/>
              <w:ind w:left="-4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в</w:t>
            </w:r>
            <w:r>
              <w:rPr>
                <w:rFonts w:ascii="Segoe UI Black" w:hAnsi="Segoe UI Black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зависимости</w:t>
            </w:r>
            <w:r>
              <w:rPr>
                <w:rFonts w:ascii="Segoe UI Black" w:hAnsi="Segoe UI Black"/>
                <w:sz w:val="19"/>
              </w:rPr>
            </w:r>
          </w:p>
          <w:p>
            <w:pPr>
              <w:pStyle w:val="TableParagraph"/>
              <w:spacing w:line="202" w:lineRule="exact"/>
              <w:ind w:left="-4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от</w:t>
            </w:r>
            <w:r>
              <w:rPr>
                <w:rFonts w:ascii="Segoe UI Black" w:hAnsi="Segoe UI Black"/>
                <w:color w:val="333333"/>
                <w:spacing w:val="-22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пораженного</w:t>
            </w:r>
            <w:r>
              <w:rPr>
                <w:rFonts w:ascii="Segoe UI Black" w:hAnsi="Segoe UI Black"/>
                <w:color w:val="333333"/>
                <w:spacing w:val="-21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гена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103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3" w:lineRule="auto" w:before="11"/>
              <w:ind w:right="225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Возраст</w:t>
            </w:r>
            <w:r>
              <w:rPr>
                <w:rFonts w:ascii="Segoe UI Black" w:hAnsi="Segoe UI Black"/>
                <w:color w:val="333333"/>
                <w:w w:val="103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дебюта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3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-7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Основные</w:t>
            </w:r>
            <w:r>
              <w:rPr>
                <w:rFonts w:ascii="Segoe UI Black" w:hAnsi="Segoe UI Black"/>
                <w:color w:val="333333"/>
                <w:spacing w:val="-37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клинические</w:t>
            </w:r>
            <w:r>
              <w:rPr>
                <w:rFonts w:ascii="Segoe UI Black" w:hAnsi="Segoe UI Black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проявления</w:t>
            </w:r>
            <w:r>
              <w:rPr>
                <w:rFonts w:ascii="Segoe UI Black" w:hAnsi="Segoe UI Black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3691" w:type="dxa"/>
            <w:gridSpan w:val="2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94" w:lineRule="exact"/>
              <w:ind w:left="-4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/>
                <w:color w:val="333333"/>
                <w:w w:val="105"/>
                <w:sz w:val="19"/>
              </w:rPr>
              <w:t>%</w:t>
            </w:r>
            <w:r>
              <w:rPr>
                <w:rFonts w:ascii="Segoe UI Black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94" w:lineRule="exact"/>
              <w:ind w:left="2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ген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103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48" w:type="dxa"/>
            <w:vMerge/>
            <w:tcBorders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/>
          </w:p>
        </w:tc>
      </w:tr>
      <w:tr>
        <w:trPr>
          <w:trHeight w:val="405" w:hRule="exact"/>
        </w:trPr>
        <w:tc>
          <w:tcPr>
            <w:tcW w:w="165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03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7%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50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TPP1</w:t>
            </w:r>
            <w:r>
              <w:rPr>
                <w:rFonts w:asci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/>
                <w:color w:val="333333"/>
                <w:sz w:val="19"/>
              </w:rPr>
              <w:t>(NCL2)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2" w:space="0" w:color="000000"/>
            </w:tcBorders>
          </w:tcPr>
          <w:p>
            <w:pPr/>
          </w:p>
        </w:tc>
      </w:tr>
      <w:tr>
        <w:trPr>
          <w:trHeight w:val="208" w:hRule="exact"/>
        </w:trPr>
        <w:tc>
          <w:tcPr>
            <w:tcW w:w="1655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03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94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72%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94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CLN3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48" w:type="dxa"/>
            <w:vMerge/>
            <w:tcBorders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/>
          </w:p>
        </w:tc>
      </w:tr>
      <w:tr>
        <w:trPr>
          <w:trHeight w:val="601" w:hRule="exact"/>
        </w:trPr>
        <w:tc>
          <w:tcPr>
            <w:tcW w:w="16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right="9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Вариант </w:t>
            </w:r>
            <w:r>
              <w:rPr>
                <w:rFonts w:ascii="Segoe UI" w:hAnsi="Segoe UI"/>
                <w:color w:val="333333"/>
                <w:spacing w:val="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ювенильной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формы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Неизвестно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CLN9*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10</w:t>
            </w:r>
            <w:r>
              <w:rPr>
                <w:rFonts w:ascii="Segoe UI" w:hAnsi="Segoe UI"/>
                <w:color w:val="333333"/>
                <w:spacing w:val="-1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лет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3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7" w:right="65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зрения,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регресс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интеллектуальных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двигательных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навыков,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судороги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601" w:hRule="exact"/>
        </w:trPr>
        <w:tc>
          <w:tcPr>
            <w:tcW w:w="1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?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2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?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Неизвестно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394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pacing w:val="-1"/>
                <w:w w:val="105"/>
                <w:sz w:val="19"/>
              </w:rPr>
              <w:t>СTSD</w:t>
            </w:r>
            <w:r>
              <w:rPr>
                <w:rFonts w:ascii="Segoe UI" w:hAnsi="Segoe UI"/>
                <w:color w:val="333333"/>
                <w:spacing w:val="20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(CLN10)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8–15</w:t>
            </w:r>
            <w:r>
              <w:rPr>
                <w:rFonts w:ascii="Segoe UI" w:hAnsi="Segoe UI" w:cs="Segoe UI" w:eastAsia="Segoe UI"/>
                <w:color w:val="333333"/>
                <w:spacing w:val="-16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3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7" w:right="65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зрения,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регресс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интеллектуальных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двигательных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навыков,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судороги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993" w:hRule="exact"/>
        </w:trPr>
        <w:tc>
          <w:tcPr>
            <w:tcW w:w="1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?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2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?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Неизвестно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31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spacing w:val="-3"/>
                <w:sz w:val="19"/>
              </w:rPr>
              <w:t>ATP13A2</w:t>
            </w:r>
            <w:r>
              <w:rPr>
                <w:rFonts w:ascii="Segoe UI"/>
                <w:color w:val="333333"/>
                <w:spacing w:val="26"/>
                <w:w w:val="103"/>
                <w:sz w:val="19"/>
              </w:rPr>
              <w:t> </w:t>
            </w:r>
            <w:r>
              <w:rPr>
                <w:rFonts w:ascii="Segoe UI"/>
                <w:color w:val="333333"/>
                <w:w w:val="105"/>
                <w:sz w:val="19"/>
              </w:rPr>
              <w:t>(CLN12)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8</w:t>
            </w:r>
            <w:r>
              <w:rPr>
                <w:rFonts w:ascii="Segoe UI" w:hAnsi="Segoe UI"/>
                <w:color w:val="333333"/>
                <w:spacing w:val="-1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лет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3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7" w:right="9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Трудности</w:t>
            </w:r>
            <w:r>
              <w:rPr>
                <w:rFonts w:ascii="Segoe UI" w:hAnsi="Segoe UI"/>
                <w:color w:val="333333"/>
                <w:spacing w:val="-29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усвоения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школьного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материала,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миоклонус,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перепады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настроения, </w:t>
            </w:r>
            <w:r>
              <w:rPr>
                <w:rFonts w:ascii="Segoe UI" w:hAnsi="Segoe UI"/>
                <w:color w:val="333333"/>
                <w:spacing w:val="29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прогрессирующие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экстрапирамидные,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интеллектуальные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двигательные </w:t>
            </w:r>
            <w:r>
              <w:rPr>
                <w:rFonts w:ascii="Segoe UI" w:hAnsi="Segoe UI"/>
                <w:color w:val="333333"/>
                <w:spacing w:val="14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нарушения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601" w:hRule="exact"/>
        </w:trPr>
        <w:tc>
          <w:tcPr>
            <w:tcW w:w="36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-1" w:right="9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Северная</w:t>
            </w:r>
            <w:r>
              <w:rPr>
                <w:rFonts w:ascii="Segoe UI" w:hAnsi="Segoe UI"/>
                <w:color w:val="333333"/>
                <w:spacing w:val="-2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эпилепсия</w:t>
            </w:r>
            <w:r>
              <w:rPr>
                <w:rFonts w:ascii="Segoe UI" w:hAnsi="Segoe UI"/>
                <w:color w:val="333333"/>
                <w:spacing w:val="-2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(NE)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Прогрессирующая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эпилепсия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утратой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интеллектуального</w:t>
            </w:r>
            <w:r>
              <w:rPr>
                <w:rFonts w:ascii="Segoe UI" w:hAnsi="Segoe UI"/>
                <w:color w:val="333333"/>
                <w:spacing w:val="-3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развития</w:t>
            </w:r>
            <w:r>
              <w:rPr>
                <w:rFonts w:ascii="Segoe UI" w:hAnsi="Segoe UI"/>
                <w:color w:val="333333"/>
                <w:spacing w:val="-3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(PEMR)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100%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CLN8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5–10</w:t>
            </w:r>
            <w:r>
              <w:rPr>
                <w:rFonts w:ascii="Segoe UI" w:hAnsi="Segoe UI" w:cs="Segoe UI" w:eastAsia="Segoe UI"/>
                <w:color w:val="333333"/>
                <w:spacing w:val="-16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3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7" w:right="8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Нарушение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интеллекта,</w:t>
            </w:r>
            <w:r>
              <w:rPr>
                <w:rFonts w:ascii="Segoe UI" w:hAnsi="Segoe UI"/>
                <w:color w:val="333333"/>
                <w:spacing w:val="-2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судороги,</w:t>
            </w:r>
            <w:r>
              <w:rPr>
                <w:rFonts w:ascii="Segoe UI" w:hAnsi="Segoe UI"/>
                <w:color w:val="333333"/>
                <w:spacing w:val="-2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иногда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снижение</w:t>
            </w:r>
            <w:r>
              <w:rPr>
                <w:rFonts w:ascii="Segoe UI" w:hAnsi="Segoe UI"/>
                <w:color w:val="333333"/>
                <w:spacing w:val="-3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зрения</w:t>
            </w:r>
            <w:r>
              <w:rPr>
                <w:rFonts w:ascii="Segoe UI" w:hAnsi="Segoe UI"/>
                <w:sz w:val="19"/>
              </w:rPr>
            </w:r>
          </w:p>
        </w:tc>
      </w:tr>
      <w:tr>
        <w:trPr>
          <w:trHeight w:val="2367" w:hRule="exact"/>
        </w:trPr>
        <w:tc>
          <w:tcPr>
            <w:tcW w:w="36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Взрослая</w:t>
            </w:r>
            <w:r>
              <w:rPr>
                <w:rFonts w:ascii="Segoe UI" w:hAnsi="Segoe UI"/>
                <w:color w:val="333333"/>
                <w:spacing w:val="-19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форма</w:t>
            </w:r>
            <w:r>
              <w:rPr>
                <w:rFonts w:ascii="Segoe UI" w:hAnsi="Segoe UI"/>
                <w:color w:val="333333"/>
                <w:spacing w:val="-1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(ANCL)</w:t>
            </w:r>
            <w:r>
              <w:rPr>
                <w:rFonts w:ascii="Segoe UI" w:hAnsi="Segoe UI"/>
                <w:color w:val="333333"/>
                <w:spacing w:val="-1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(Болезнь</w:t>
            </w:r>
            <w:r>
              <w:rPr>
                <w:rFonts w:ascii="Segoe UI" w:hAnsi="Segoe UI"/>
                <w:color w:val="333333"/>
                <w:spacing w:val="-1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Куфса)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Неизвестно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11"/>
              <w:ind w:left="2" w:right="394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PPT1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(CLN1)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CLN3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CLN4*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CLN5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CLN6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pacing w:val="-1"/>
                <w:w w:val="105"/>
                <w:sz w:val="19"/>
              </w:rPr>
              <w:t>СTSD</w:t>
            </w:r>
            <w:r>
              <w:rPr>
                <w:rFonts w:ascii="Segoe UI" w:hAnsi="Segoe UI"/>
                <w:color w:val="333333"/>
                <w:spacing w:val="20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(CLN10)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GRN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(CLN11)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pacing w:val="-1"/>
                <w:w w:val="105"/>
                <w:sz w:val="19"/>
              </w:rPr>
              <w:t>CTSF</w:t>
            </w:r>
            <w:r>
              <w:rPr>
                <w:rFonts w:ascii="Segoe UI" w:hAnsi="Segoe UI"/>
                <w:color w:val="333333"/>
                <w:spacing w:val="20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(CLN13)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0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15–50</w:t>
            </w:r>
            <w:r>
              <w:rPr>
                <w:rFonts w:ascii="Segoe UI" w:hAnsi="Segoe UI" w:cs="Segoe UI" w:eastAsia="Segoe UI"/>
                <w:color w:val="333333"/>
                <w:spacing w:val="-18"/>
                <w:w w:val="105"/>
                <w:sz w:val="19"/>
                <w:szCs w:val="19"/>
              </w:rPr>
              <w:t> </w:t>
            </w: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лет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3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6" w:lineRule="auto" w:before="11"/>
              <w:ind w:left="-7" w:right="299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Тип</w:t>
            </w:r>
            <w:r>
              <w:rPr>
                <w:rFonts w:ascii="Segoe UI" w:hAnsi="Segoe UI"/>
                <w:color w:val="333333"/>
                <w:spacing w:val="-1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A.</w:t>
            </w:r>
            <w:r>
              <w:rPr>
                <w:rFonts w:ascii="Segoe UI" w:hAnsi="Segoe UI"/>
                <w:color w:val="333333"/>
                <w:spacing w:val="-1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Утрата</w:t>
            </w:r>
            <w:r>
              <w:rPr>
                <w:rFonts w:ascii="Segoe UI" w:hAnsi="Segoe UI"/>
                <w:color w:val="333333"/>
                <w:spacing w:val="-1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двигательных</w:t>
            </w:r>
            <w:r>
              <w:rPr>
                <w:rFonts w:ascii="Segoe UI" w:hAnsi="Segoe UI"/>
                <w:color w:val="333333"/>
                <w:spacing w:val="-1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интеллектуальных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функций,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судороги.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Тип</w:t>
            </w:r>
            <w:r>
              <w:rPr>
                <w:rFonts w:ascii="Segoe UI" w:hAnsi="Segoe UI"/>
                <w:color w:val="333333"/>
                <w:spacing w:val="-1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B.</w:t>
            </w:r>
            <w:r>
              <w:rPr>
                <w:rFonts w:ascii="Segoe UI" w:hAnsi="Segoe UI"/>
                <w:color w:val="333333"/>
                <w:spacing w:val="-1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Нарушения</w:t>
            </w:r>
            <w:r>
              <w:rPr>
                <w:rFonts w:ascii="Segoe UI" w:hAnsi="Segoe UI"/>
                <w:color w:val="333333"/>
                <w:spacing w:val="-1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поведения,</w:t>
            </w:r>
            <w:r>
              <w:rPr>
                <w:rFonts w:ascii="Segoe UI" w:hAnsi="Segoe UI"/>
                <w:color w:val="333333"/>
                <w:spacing w:val="-1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утрата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двигательных</w:t>
            </w:r>
            <w:r>
              <w:rPr>
                <w:rFonts w:ascii="Segoe UI" w:hAnsi="Segoe UI"/>
                <w:color w:val="333333"/>
                <w:spacing w:val="-31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spacing w:val="-30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интеллектуальных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функций</w:t>
            </w:r>
            <w:r>
              <w:rPr>
                <w:rFonts w:ascii="Segoe UI" w:hAnsi="Segoe UI"/>
                <w:sz w:val="19"/>
              </w:rPr>
            </w:r>
          </w:p>
        </w:tc>
      </w:tr>
    </w:tbl>
    <w:p>
      <w:pPr>
        <w:pStyle w:val="BodyText"/>
        <w:spacing w:line="190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электронной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субтотальную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кортикального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астроцитоз,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разрастание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микроглии,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демиелинизацию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мозжечка.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аутофлюоресцентного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имеющего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гранулярную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ультраструктуру,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называемые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осмиофильные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гранулярные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отложения.</w:t>
      </w:r>
      <w:r>
        <w:rPr/>
      </w:r>
    </w:p>
    <w:p>
      <w:pPr>
        <w:pStyle w:val="BodyText"/>
        <w:spacing w:line="186" w:lineRule="auto"/>
        <w:ind w:right="946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обнаружены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катепсина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(CTSD).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/>
        <w:ind w:right="4196"/>
        <w:jc w:val="left"/>
      </w:pPr>
      <w:r>
        <w:rPr>
          <w:color w:val="333333"/>
          <w:w w:val="105"/>
        </w:rPr>
        <w:t>Младенческая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Сантавуори–Халтиа,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INCL.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Младенческая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Santavuori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1973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отсутствует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зрачковая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свет,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макулодистрофию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«вишневой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косточки».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24–36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деменция,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декортикационная/децеребрационная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усиливаются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миоклонии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внешние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раздражители.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86" w:lineRule="auto"/>
        <w:ind w:right="277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подавляющего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диффузную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МР-сигнала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перивентрикулярном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таламусов.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уменьшение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амплитуды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коркового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ритма,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сформированных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веретен.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ослабление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ЭЭГ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пробы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открыванием-закрыванием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последующей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депрессией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альфа-ритма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фоновой</w:t>
      </w:r>
      <w:r>
        <w:rPr>
          <w:color w:val="333333"/>
          <w:w w:val="103"/>
        </w:rPr>
        <w:t> </w:t>
      </w:r>
      <w:r>
        <w:rPr>
          <w:color w:val="333333"/>
        </w:rPr>
        <w:t>корковой </w:t>
      </w:r>
      <w:r>
        <w:rPr>
          <w:color w:val="333333"/>
          <w:spacing w:val="9"/>
        </w:rPr>
        <w:t> </w:t>
      </w:r>
      <w:r>
        <w:rPr>
          <w:color w:val="333333"/>
        </w:rPr>
        <w:t>активностью.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Младенческая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CLN1,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пальмитоилпротеинтиоэстеразы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(PPT1).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PPT1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организма,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преимущественной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локализацией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семейству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«домашнего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хозяйства».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PPT1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гидролиз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тиоэфирных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S-ацетилированных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полипептидах.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внутрилизосомному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S-ацетилированных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полипептидов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(цероида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липофусцина)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коже,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конъюнктиве,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слизистой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оболочке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прямой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кишки.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накапливаемых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составляют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фрагменты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фибриллярного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Сапозины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(сфинголипидные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активаторы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накапливаться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различными</w:t>
      </w:r>
      <w:r>
        <w:rPr/>
      </w:r>
    </w:p>
    <w:p>
      <w:pPr>
        <w:pStyle w:val="BodyText"/>
        <w:spacing w:line="186" w:lineRule="auto"/>
        <w:ind w:right="203"/>
        <w:jc w:val="both"/>
      </w:pPr>
      <w:r>
        <w:rPr>
          <w:color w:val="333333"/>
          <w:w w:val="105"/>
        </w:rPr>
        <w:t>лизосомными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заболеваниями,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невыясненной.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митохондриальную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субъединицу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АТФ-синтазы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86" w:lineRule="auto"/>
        <w:ind w:right="2210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пальмитоилпротеинтиоэстеразы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ДНК-диагностика.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/>
        <w:ind w:right="4058"/>
        <w:jc w:val="left"/>
      </w:pPr>
      <w:r>
        <w:rPr>
          <w:color w:val="333333"/>
          <w:w w:val="105"/>
        </w:rPr>
        <w:t>Поздние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младенческие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формам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относят: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5,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7,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8,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10-го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типов,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LINCL.</w:t>
      </w:r>
      <w:r>
        <w:rPr/>
      </w:r>
    </w:p>
    <w:p>
      <w:pPr>
        <w:pStyle w:val="BodyText"/>
        <w:spacing w:line="186" w:lineRule="auto"/>
        <w:ind w:right="229"/>
        <w:jc w:val="left"/>
      </w:pPr>
      <w:r>
        <w:rPr>
          <w:color w:val="333333"/>
          <w:w w:val="105"/>
        </w:rPr>
        <w:t>Поздние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младенческие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гетерогенная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характеризующаяся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сходным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подтипов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молекулярно-генетического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дефекта: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сLINCL),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финский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5-го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типа,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77"/>
        <w:jc w:val="both"/>
      </w:pPr>
      <w:r>
        <w:rPr>
          <w:color w:val="333333"/>
          <w:w w:val="105"/>
        </w:rPr>
        <w:t>fLINCL),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цыганский/индийский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юношеский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6-го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vLINCL),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турецкий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7-го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tLINCL),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северная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эпилепсия/прогрессирующая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эпилепсия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интеллектуальными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8-го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CLN8),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10-го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CLN10).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1366"/>
        <w:jc w:val="left"/>
      </w:pPr>
      <w:r>
        <w:rPr>
          <w:color w:val="333333"/>
          <w:w w:val="105"/>
        </w:rPr>
        <w:t>Классический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Янского–Бильшовского,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cLINCL.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Классическая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распространена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мире,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наибольшей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западной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Финляндии.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Манифестными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тонико-клонические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атаксия.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(миоклонические,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парциальные,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диалептические).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Вслед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навыков.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дизартрия.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Зрительные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прогрессируют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медленно.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потеря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макулодистрофию.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быстропрогрессирующий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течения.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сменяется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спастичностью,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формируются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сгибательные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контрактуры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формируется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псевдобульбарный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терминальной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10–15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Классическая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поздняя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лизосомальной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трипептидилпептидазы,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кодируемой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CLN2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(ТРР1).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Варианты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липофусциноза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Все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варианты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картину,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молекулярно-генетический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дефект.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Финский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вариант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spacing w:val="1"/>
          <w:w w:val="105"/>
        </w:rPr>
        <w:t>(НЦЛ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5-го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типа;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fLINCL)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4,5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зрительные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миоклонии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колеблется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CLN5.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Цыганский/индийский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вариант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spacing w:val="1"/>
          <w:w w:val="105"/>
        </w:rPr>
        <w:t>(НЦЛ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6-го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типа,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vLINCL)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6-го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неизвестна.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миоклонические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постепенный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регресс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CLN6.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3"/>
          <w:w w:val="105"/>
        </w:rPr>
        <w:t>Турецкий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вариант</w:t>
      </w:r>
      <w:r>
        <w:rPr>
          <w:rFonts w:ascii="Segoe UI Semibold" w:hAnsi="Segoe UI Semibold"/>
          <w:b/>
          <w:color w:val="333333"/>
          <w:spacing w:val="-14"/>
          <w:w w:val="105"/>
        </w:rPr>
        <w:t> </w:t>
      </w:r>
      <w:r>
        <w:rPr>
          <w:rFonts w:ascii="Segoe UI Semibold" w:hAnsi="Segoe UI Semibold"/>
          <w:b/>
          <w:color w:val="333333"/>
          <w:spacing w:val="1"/>
          <w:w w:val="105"/>
        </w:rPr>
        <w:t>(НЦЛ</w:t>
      </w:r>
      <w:r>
        <w:rPr>
          <w:rFonts w:ascii="Segoe UI Semibold" w:hAnsi="Segoe UI Semibold"/>
          <w:b/>
          <w:color w:val="333333"/>
          <w:spacing w:val="-14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7-го</w:t>
      </w:r>
      <w:r>
        <w:rPr>
          <w:rFonts w:ascii="Segoe UI Semibold" w:hAnsi="Segoe UI Semibold"/>
          <w:b/>
          <w:color w:val="333333"/>
          <w:spacing w:val="-1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типа,</w:t>
      </w:r>
      <w:r>
        <w:rPr>
          <w:rFonts w:ascii="Segoe UI Semibold" w:hAnsi="Segoe UI Semibold"/>
          <w:b/>
          <w:color w:val="333333"/>
          <w:spacing w:val="-1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tLINCL)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32"/>
        <w:jc w:val="left"/>
      </w:pPr>
      <w:r>
        <w:rPr>
          <w:color w:val="333333"/>
          <w:w w:val="105"/>
        </w:rPr>
        <w:t>Обычно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турецкой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популяции.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интеллектуальных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проблемы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зрением.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CLN7.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Северная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эпилепсия/прогрессирующая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эпилепсия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интеллектуальными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8-го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CLN8)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Данная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эпилепсии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северной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Финляндии.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6,7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года)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генерализованных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тонико-клонических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регрессом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периоду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полового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созревания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достигают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своего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максимума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неделю.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полового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созревания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независимо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принимаемой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антиэпилептической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прекращаются,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умственной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отсталости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среднему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возрасту.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Поздняя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младенческая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форма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spacing w:val="1"/>
          <w:w w:val="105"/>
        </w:rPr>
        <w:t>(НЦЛ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10-го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типа,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CLN10)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атаксии,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(пигментная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сетчатки),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аксональной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полинейропатии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школьном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последующем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психоречевых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формированием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тетрапареза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когнитивного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дефицита.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КТ/МРТ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вариантов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степени,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МР-сигнала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Т2W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перивентрикулярного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4.22).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младенческих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специфический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электроэнцефалографический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паттерн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высокоамплитудных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спайков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областях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низкочастотную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фотостимуляцию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(2–4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Гц).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ЭРГ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сроках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249424"/>
            <wp:effectExtent l="0" t="0" r="0" b="0"/>
            <wp:docPr id="47" name="image3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4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249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6"/>
        <w:ind w:right="24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4.22.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1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типа: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мозжечка;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кортикальная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распада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АТФазы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настоящего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невыясненной.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4659"/>
        <w:jc w:val="left"/>
      </w:pPr>
      <w:r>
        <w:rPr>
          <w:color w:val="333333"/>
          <w:w w:val="105"/>
        </w:rPr>
        <w:t>Юношеские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...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Классическая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юношеская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форма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Синонимы: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3-го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Шпильмейера–Вогта–Шъегрена–Баттена,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JNCL.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Психомоторное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возрасту.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Самым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манифестным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бывает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остроты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зрения.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Спустя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2–4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слепота.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единственным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протяжении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двух-пяти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офтальмологическом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изменения: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макулы,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«соль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перцем»,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«костных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телец»),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частичную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нервов.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пяти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восемнадцати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приступов: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генерализованные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тонико-клонические,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сложные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парциальные,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миоклонические.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типичные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судорожные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миоклонии.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речи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(подкорковая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дизартрия,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заикание)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14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Backman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выявили,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JNCL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мышления,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рассеянное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внимание,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соматоформные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агрессивное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поведение,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депрессия.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манифестируют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слуховых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галлюцинаций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параноидального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делирия.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обнаружена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корреляция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судорогами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нарастают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(парезы/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параличи),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экстрапирамидная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ригидность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отсталость.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продолжительностью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20–30-летнего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возраста.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КТ/МРТ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выраженности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15-летнего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дезорганизацию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корковой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ритмики,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высокоамплитудную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спайковую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комплексы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медленных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«пробеги»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высокоамплитудных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волн,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перемежающихся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спайк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острыми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волнами.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ЭРГ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фоторецепторной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86" w:lineRule="auto" w:before="17"/>
        <w:ind w:right="214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астроцитозом.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электронной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микроскопии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«вытянутые»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счет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отложения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гранулярного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липопигмента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вокруг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ядра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приобретают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округлую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форму,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напоминающую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Тея–Сакса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Ниманна–Пика.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глиоз.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нейроэпителия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длительное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сохранными.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Большая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CLN3,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трансмембранный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белок.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30%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CLN2,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CLN1,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CLN9,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CLN10,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CLN12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4.9).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Взрослая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нейронального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цероидного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липофусциноза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4-го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Куфса,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ANCL.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Начальные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25–30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быстрым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прогрессированием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/>
      </w:r>
    </w:p>
    <w:p>
      <w:pPr>
        <w:pStyle w:val="BodyText"/>
        <w:spacing w:line="186" w:lineRule="auto" w:before="17"/>
        <w:ind w:right="1154"/>
        <w:jc w:val="both"/>
      </w:pP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неблагоприятным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исходом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офтальмологические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фенотипа.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Тип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миоклоническими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приступами,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сопровождающимися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деменцией,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атаксией,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резистентными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Зрительные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пигментной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макулодистрофии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поведения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деменцией,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сочетаться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двигательными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нарушениями,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атаксией,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экстрапирамидными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псевдобульбарными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симптомами.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Взрослые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CLN1,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CLN3,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CLN4,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CLN5,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CLN6,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CLN10,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CLN11,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CLN13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4.9).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Северная </w:t>
      </w:r>
      <w:r>
        <w:rPr>
          <w:rFonts w:ascii="Segoe UI Semibold" w:hAnsi="Segoe UI Semibold"/>
          <w:b/>
          <w:color w:val="333333"/>
          <w:spacing w:val="2"/>
        </w:rPr>
        <w:t> </w:t>
      </w:r>
      <w:r>
        <w:rPr>
          <w:rFonts w:ascii="Segoe UI Semibold" w:hAnsi="Segoe UI Semibold"/>
          <w:b/>
          <w:color w:val="333333"/>
        </w:rPr>
        <w:t>эпилепсия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4"/>
        <w:jc w:val="left"/>
      </w:pPr>
      <w:r>
        <w:rPr>
          <w:color w:val="333333"/>
          <w:w w:val="105"/>
        </w:rPr>
        <w:t>Синонимы: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8-го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северная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эпилепсия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умственной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отсталостью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(PEMR).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генерализованными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тонико-клоническими,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сложными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парциальными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приступами,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интеллекта,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зрительными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двигательными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расстройствами.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пубертатного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периода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независимо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проводимой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адекватной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Интеллектуальное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интеллектуальных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контроль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постпубертантный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период.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биоптатов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электронной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микроскопии.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2" w:lineRule="auto" w:before="12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эффективного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НЦЛ,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Независимо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Подбор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антиэпилептических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начинают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вальпроевой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Показана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эффективность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Ламотриджина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выбора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бензодиазепины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(Клоразепат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улучшают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тонус.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очереди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АЭТ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поколения: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Кеппра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Трилептал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Топамакс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карбамазепинов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фенитоин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учащению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общему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клиническому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ухудшению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состояния.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вариантов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эпилепсии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рассматривается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кетогенной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диеты.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триксефенидил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spacing w:val="-11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(Тrihexyphenydil)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гиперсаливации.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нейрометаболическая,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нейротрофическая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(витамины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психиатрических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психотропные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глотания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установление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назогастрального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зонда.</w:t>
      </w:r>
      <w:r>
        <w:rPr/>
      </w:r>
    </w:p>
    <w:p>
      <w:pPr>
        <w:pStyle w:val="BodyText"/>
        <w:spacing w:line="189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продолжаются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испытания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поводу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генотерапии,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шаперонтерапии.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2017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завершены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международного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мультицентрового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детям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протяжении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96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каждые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14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интратекально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вводили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церлипоназы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альфа,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собой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рекомбинантную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человеческого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трипептидилпептидазы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(Brineura</w:t>
      </w:r>
      <w:r>
        <w:rPr>
          <w:color w:val="333333"/>
          <w:w w:val="105"/>
          <w:position w:val="8"/>
          <w:sz w:val="16"/>
        </w:rPr>
        <w:t>тм</w:t>
      </w:r>
      <w:r>
        <w:rPr>
          <w:color w:val="333333"/>
          <w:w w:val="105"/>
        </w:rPr>
        <w:t>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замедляет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удалось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предотвратить.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известен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пробанда.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НЦЛ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наследуются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Куфса),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наследоваться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аутосомно-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рецессивному,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аутосомно-доминантному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типу.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659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Бадалян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Л.О.,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Таболин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В.А.,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Вельтищев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Ю.Е.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детей.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1971.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367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рекомендации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одобренные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РФ.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2021.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Петрухин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А.С.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Неврология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2004.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784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86" w:lineRule="auto" w:before="17" w:after="0"/>
        <w:ind w:left="406" w:right="417" w:hanging="202"/>
        <w:jc w:val="left"/>
      </w:pPr>
      <w:r>
        <w:rPr>
          <w:color w:val="333333"/>
          <w:w w:val="105"/>
        </w:rPr>
        <w:t>Темин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П.А.,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Казанцева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Л.З.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нервно-психического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Медицина,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432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86" w:lineRule="auto" w:before="0" w:after="0"/>
        <w:ind w:left="406" w:right="1074" w:hanging="202"/>
        <w:jc w:val="left"/>
      </w:pPr>
      <w:r>
        <w:rPr>
          <w:color w:val="333333"/>
          <w:w w:val="105"/>
        </w:rPr>
        <w:t>Aberg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Heiskala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H.,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Vanhanen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S.L.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Lamotrigine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infantile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ceroid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lipofuscinosis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(INCL)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Neuropediatrics.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1997.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28.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77–79.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leukodystrophies: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overview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1993.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733–743.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Akyol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M.U.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Orphanet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2019.</w:t>
      </w:r>
      <w:r>
        <w:rPr>
          <w:color w:val="333333"/>
          <w:spacing w:val="-8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14.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137.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Barohn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R.J.,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Dowd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D.C.,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Kagan-Hallet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K.S.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Congenital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ceroid-lipofuscinosis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Pediatr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1992.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54–59.</w:t>
      </w:r>
      <w:r>
        <w:rPr/>
      </w:r>
    </w:p>
    <w:p>
      <w:pPr>
        <w:pStyle w:val="BodyText"/>
        <w:numPr>
          <w:ilvl w:val="0"/>
          <w:numId w:val="11"/>
        </w:numPr>
        <w:tabs>
          <w:tab w:pos="407" w:val="left" w:leader="none"/>
        </w:tabs>
        <w:spacing w:line="186" w:lineRule="auto" w:before="17" w:after="0"/>
        <w:ind w:left="406" w:right="798" w:hanging="202"/>
        <w:jc w:val="left"/>
      </w:pPr>
      <w:r>
        <w:rPr>
          <w:color w:val="333333"/>
          <w:w w:val="105"/>
        </w:rPr>
        <w:t>Beerepoot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Peripheral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neuropathy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metachromatic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leukodystrophy: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current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status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future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perspective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Orphanet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2019.</w:t>
      </w:r>
      <w:r>
        <w:rPr>
          <w:color w:val="333333"/>
          <w:spacing w:val="-8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14,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240.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Bras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J.,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Verloes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Schneider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Mutation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parkinsonism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4"/>
          <w:w w:val="105"/>
        </w:rPr>
        <w:t>ATP13A2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causes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ceroid-lipofuscinosis</w:t>
      </w:r>
      <w:r>
        <w:rPr/>
      </w:r>
    </w:p>
    <w:p>
      <w:pPr>
        <w:pStyle w:val="BodyText"/>
        <w:spacing w:line="196" w:lineRule="exact"/>
        <w:ind w:left="406" w:right="0"/>
        <w:jc w:val="left"/>
      </w:pP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Hum.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Molec.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2012.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21.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2646–2650.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86" w:lineRule="auto" w:before="17" w:after="0"/>
        <w:ind w:left="406" w:right="447" w:hanging="202"/>
        <w:jc w:val="left"/>
      </w:pPr>
      <w:r>
        <w:rPr>
          <w:color w:val="333333"/>
          <w:w w:val="105"/>
        </w:rPr>
        <w:t>Brooks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D.A.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Alpha-l-iduronidase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enzyme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replacement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mucopolysaccharidosisI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Expert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Opin.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Biol.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Ther.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2002.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967–976.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86" w:lineRule="auto" w:before="0" w:after="0"/>
        <w:ind w:left="406" w:right="627" w:hanging="202"/>
        <w:jc w:val="left"/>
      </w:pPr>
      <w:r>
        <w:rPr>
          <w:color w:val="333333"/>
          <w:w w:val="105"/>
        </w:rPr>
        <w:t>Clarke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L.A.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Idursulfase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treatment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mucopolysaccharidosis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Expert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Opin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Pharmacother.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2008.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9,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311–317.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86" w:lineRule="auto" w:before="0" w:after="0"/>
        <w:ind w:left="406" w:right="206" w:hanging="202"/>
        <w:jc w:val="left"/>
      </w:pPr>
      <w:r>
        <w:rPr>
          <w:color w:val="333333"/>
          <w:w w:val="105"/>
        </w:rPr>
        <w:t>de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Ru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M.H.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Enzyme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replacement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and/or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hematopoietic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stem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cell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transplantation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mucopolysaccharidosis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type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results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European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consensus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procedure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Orphanet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2011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Aug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55.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10.1186/1750-1172-6-55.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Eisengart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J.B.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Enzyme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replacement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associated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better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cognitive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outcomes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after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transplant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Hurler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syndrome</w:t>
      </w:r>
      <w:r>
        <w:rPr/>
      </w:r>
    </w:p>
    <w:p>
      <w:pPr>
        <w:pStyle w:val="BodyText"/>
        <w:spacing w:line="196" w:lineRule="exact"/>
        <w:ind w:left="406" w:right="0"/>
        <w:jc w:val="left"/>
      </w:pP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1"/>
          <w:w w:val="105"/>
        </w:rPr>
        <w:t>Pediatr.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2013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Feb.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162,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375–80.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10.1016/j.jpeds.2012.07.052.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2012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Sep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10.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Giugliani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1"/>
          <w:w w:val="105"/>
        </w:rPr>
        <w:t>Pediatrics.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2007.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120,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405–418.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Garrido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E.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2008.</w:t>
      </w:r>
      <w:r>
        <w:rPr>
          <w:color w:val="333333"/>
          <w:spacing w:val="-8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94,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305–312.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Goebel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H.H.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ceroid-lipofuscinoses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1995.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424–437.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86" w:lineRule="auto" w:before="17" w:after="0"/>
        <w:ind w:left="406" w:right="420" w:hanging="202"/>
        <w:jc w:val="left"/>
      </w:pPr>
      <w:r>
        <w:rPr>
          <w:color w:val="333333"/>
          <w:w w:val="105"/>
        </w:rPr>
        <w:t>Maertens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Dyken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Graf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Free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radicals,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anticonvulsants,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ceroid-lipofuscinoses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Med.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1995.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57.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225–228.</w:t>
      </w:r>
      <w:r>
        <w:rPr/>
      </w:r>
    </w:p>
    <w:p>
      <w:pPr>
        <w:pStyle w:val="BodyText"/>
        <w:numPr>
          <w:ilvl w:val="0"/>
          <w:numId w:val="12"/>
        </w:numPr>
        <w:tabs>
          <w:tab w:pos="407" w:val="left" w:leader="none"/>
        </w:tabs>
        <w:spacing w:line="186" w:lineRule="auto" w:before="0" w:after="0"/>
        <w:ind w:left="406" w:right="309" w:hanging="202"/>
        <w:jc w:val="left"/>
      </w:pPr>
      <w:r>
        <w:rPr>
          <w:color w:val="333333"/>
          <w:w w:val="105"/>
        </w:rPr>
        <w:t>Matti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Haltia,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Hans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Goebel.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ceroid-lipofuscinoses: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historical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introduction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Biochimica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Biophysica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Acta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(BBA)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Basis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4"/>
          <w:w w:val="105"/>
        </w:rPr>
        <w:t>Volume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1832.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Issue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11.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November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2013.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1795–1800.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Menkes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J.H.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Textbook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Philadelphia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&amp;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Febiger,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1985.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827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86" w:lineRule="auto" w:before="17" w:after="0"/>
        <w:ind w:left="406" w:right="956" w:hanging="202"/>
        <w:jc w:val="left"/>
      </w:pPr>
      <w:r>
        <w:rPr>
          <w:color w:val="333333"/>
          <w:w w:val="105"/>
        </w:rPr>
        <w:t>Okada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Kato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5"/>
          <w:w w:val="105"/>
        </w:rPr>
        <w:t>Tanaka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case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late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variant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form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infantile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Krabbe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partial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galactocerebrosidase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Brain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Dev.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1988.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45–46.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86" w:lineRule="auto" w:before="0" w:after="0"/>
        <w:ind w:left="406" w:right="487" w:hanging="202"/>
        <w:jc w:val="left"/>
      </w:pPr>
      <w:r>
        <w:rPr>
          <w:color w:val="333333"/>
          <w:spacing w:val="-3"/>
          <w:w w:val="105"/>
        </w:rPr>
        <w:t>Peters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Balthazor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Shapiro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E.G.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Outcome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unrelated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donor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bone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marrow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transplantation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children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Hurler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syndrome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Blood.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1996.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87.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4894–4902.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Santavuori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ceroid-lipofuscinoses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childhood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Brain.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Dev.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1988.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80–83.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Santavuori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ceroid-lipofuscinoses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childhood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Brain.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Dev.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1988.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80–83.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86" w:lineRule="auto" w:before="17" w:after="0"/>
        <w:ind w:left="406" w:right="228" w:hanging="202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C.R.,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Beaudet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A.L.,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Sly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W.S.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Basis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McGraw-Hill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(pub.)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(8th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ed.),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6338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86" w:lineRule="auto" w:before="0" w:after="0"/>
        <w:ind w:left="406" w:right="745" w:hanging="202"/>
        <w:jc w:val="left"/>
      </w:pPr>
      <w:r>
        <w:rPr>
          <w:color w:val="333333"/>
          <w:w w:val="105"/>
        </w:rPr>
        <w:t>Smith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K.R.,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Dahl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H.-H.,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Canafoglia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Cathepsin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mutations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cause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type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Kufs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adult-onset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neuronal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ceroid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lipofuscinosis.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86" w:lineRule="auto" w:before="0" w:after="0"/>
        <w:ind w:left="406" w:right="425" w:hanging="202"/>
        <w:jc w:val="left"/>
      </w:pPr>
      <w:r>
        <w:rPr>
          <w:color w:val="333333"/>
          <w:spacing w:val="-4"/>
          <w:w w:val="105"/>
        </w:rPr>
        <w:t>Tahvanainen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Ranta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Hirvasniemi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recessively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human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childhood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progressive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epilepsy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mental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retardation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maps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distal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short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arm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chromosome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Proc.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Nat.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Acad.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Sci.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91.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7267–7270.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224" w:lineRule="exact" w:before="56" w:after="0"/>
        <w:ind w:left="406" w:right="0" w:hanging="202"/>
        <w:jc w:val="left"/>
      </w:pPr>
      <w:r>
        <w:rPr>
          <w:color w:val="333333"/>
          <w:spacing w:val="-4"/>
          <w:w w:val="105"/>
        </w:rPr>
        <w:t>Tomatsu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Curr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Pharm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Biotechnol.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2011.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12,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931–945.</w:t>
      </w:r>
      <w:r>
        <w:rPr/>
      </w:r>
    </w:p>
    <w:p>
      <w:pPr>
        <w:pStyle w:val="BodyText"/>
        <w:numPr>
          <w:ilvl w:val="0"/>
          <w:numId w:val="13"/>
        </w:numPr>
        <w:tabs>
          <w:tab w:pos="407" w:val="left" w:leader="none"/>
        </w:tabs>
        <w:spacing w:line="186" w:lineRule="auto" w:before="17" w:after="0"/>
        <w:ind w:left="406" w:right="1009" w:hanging="202"/>
        <w:jc w:val="left"/>
      </w:pPr>
      <w:r>
        <w:rPr>
          <w:color w:val="333333"/>
          <w:spacing w:val="-6"/>
          <w:w w:val="105"/>
        </w:rPr>
        <w:t>Van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Knaap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M.S.,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Valk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retarded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Magnetic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Resonance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Myelin,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Myelin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Disorders.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Berlin: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Springer,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1995.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390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85" w:lineRule="auto" w:before="17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Врожденные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нарушения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гликозилирования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[синдром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гликопротеинов</w:t>
      </w:r>
      <w:r>
        <w:rPr>
          <w:rFonts w:ascii="Segoe UI Black" w:hAnsi="Segoe UI Black" w:cs="Segoe UI Black" w:eastAsia="Segoe UI Black"/>
          <w:color w:val="333333"/>
          <w:spacing w:val="-29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с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углеводной</w:t>
      </w:r>
      <w:r>
        <w:rPr>
          <w:rFonts w:ascii="Segoe UI Black" w:hAnsi="Segoe UI Black" w:cs="Segoe UI Black" w:eastAsia="Segoe UI Black"/>
          <w:color w:val="333333"/>
          <w:spacing w:val="-30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недостаточностью</w:t>
      </w:r>
      <w:r>
        <w:rPr>
          <w:rFonts w:ascii="Segoe UI Black" w:hAnsi="Segoe UI Black" w:cs="Segoe UI Black" w:eastAsia="Segoe UI Black"/>
          <w:color w:val="333333"/>
          <w:w w:val="103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(CDG)]</w:t>
      </w:r>
      <w:r>
        <w:rPr>
          <w:rFonts w:ascii="Segoe UI Black" w:hAnsi="Segoe UI Black" w:cs="Segoe UI Black" w:eastAsia="Segoe UI Black"/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мультисистемных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возникающих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биосинтеза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N-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О-гликопротеинов.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подтипов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первичного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дефекта.</w:t>
      </w:r>
      <w:r>
        <w:rPr/>
      </w:r>
    </w:p>
    <w:p>
      <w:pPr>
        <w:pStyle w:val="BodyText"/>
        <w:spacing w:line="186" w:lineRule="auto"/>
        <w:ind w:right="577"/>
        <w:jc w:val="left"/>
      </w:pPr>
      <w:r>
        <w:rPr>
          <w:color w:val="333333"/>
          <w:w w:val="105"/>
        </w:rPr>
        <w:t>Все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мультисистемные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почек,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подкожно-жировой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клетчатки,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костной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перикарда.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доминирует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арефлексия,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косоглазие,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эпизоды.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47"/>
        <w:jc w:val="left"/>
      </w:pPr>
      <w:r>
        <w:rPr>
          <w:color w:val="333333"/>
          <w:w w:val="105"/>
        </w:rPr>
        <w:t>Прошло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момента,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Jaken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предложил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классификацию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основанную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изменении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свойств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трансферринов,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обнаруживаемых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изофокусировании.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1999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введен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термин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«врожденные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гликозилирования»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обозначения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разработана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сложная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классификация.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Двенадцать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сборки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N-гликанов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(CDG-I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подгруппа),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внутри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каждая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обозначалась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латинскими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буквами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CDG-Ia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CDG-II,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процессинга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(созревания)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N-гликанов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(CDG-II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подгруппа),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обозначались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CDG-IIa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CDG-IIf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пять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O-гликозилирования,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названия.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делает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предложенную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классификацию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сложной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повседневной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практике.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трудно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классифицировать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долихолового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комбинированные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O-гликозилирования.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Недавно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пересмотрена,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открыто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3"/>
          <w:w w:val="105"/>
        </w:rPr>
        <w:t>CGD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(включая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дефекты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жирового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гликозилирования).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Несомненно,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окончательное,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ожидать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открытия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группы.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названии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каждой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принято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указывать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дефектного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скобках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номенклатуру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принятой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классификации.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«CDG»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объединяет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врожденные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гликозилирования.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5.1–5.4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представлена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классификация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врожденных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гликозилирования.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399pt;width:538.8pt;height:250.3pt;mso-position-horizontal-relative:page;mso-position-vertical-relative:paragraph;z-index:172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421"/>
                    <w:gridCol w:w="6696"/>
                    <w:gridCol w:w="646"/>
                  </w:tblGrid>
                  <w:tr>
                    <w:trPr>
                      <w:trHeight w:val="405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301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Мутантный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(номенклатура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синдрома)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MIM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PMM2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/>
                            <w:i/>
                            <w:color w:val="333333"/>
                            <w:w w:val="105"/>
                            <w:sz w:val="19"/>
                          </w:rPr>
                          <w:t>(CDG-Ia)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Фосфоманномутаза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601785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MPI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(CDG-Ib)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Фосфоманнозоизомераза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602579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54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Semibold" w:hAnsi="Segoe UI Semibold" w:cs="Segoe UI Semibold" w:eastAsia="Segoe UI Semibold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4"/>
                            <w:w w:val="105"/>
                            <w:sz w:val="19"/>
                          </w:rPr>
                          <w:t>ALG6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w w:val="105"/>
                            <w:sz w:val="19"/>
                          </w:rPr>
                          <w:t>(CDG-Ic)</w:t>
                        </w:r>
                        <w:r>
                          <w:rPr>
                            <w:rFonts w:ascii="Segoe UI Semibold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9" w:lineRule="auto"/>
                          <w:ind w:left="-3" w:right="164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DOL-P-Glc: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Man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9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GlcNAc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-P-P-Dol-глюкозилтрансфераза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(глюкозилтрансфераза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1)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603147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41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Semibold" w:hAnsi="Segoe UI Semibold" w:cs="Segoe UI Semibold" w:eastAsia="Segoe UI Semibold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4"/>
                            <w:w w:val="105"/>
                            <w:sz w:val="19"/>
                          </w:rPr>
                          <w:t>ALG3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w w:val="105"/>
                            <w:sz w:val="19"/>
                          </w:rPr>
                          <w:t>(CDG-Id)</w:t>
                        </w:r>
                        <w:r>
                          <w:rPr>
                            <w:rFonts w:ascii="Segoe UI Semibold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9" w:lineRule="auto" w:before="9"/>
                          <w:ind w:left="-3" w:right="149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DOL-P-Man: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Man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5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GlcNAc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-P-P-Dol-маннозилтрансфераза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(маннозилтрансфераза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6)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601110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54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Semibold" w:hAnsi="Segoe UI Semibold" w:cs="Segoe UI Semibold" w:eastAsia="Segoe UI Semibold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3"/>
                            <w:w w:val="105"/>
                            <w:sz w:val="19"/>
                          </w:rPr>
                          <w:t>ALG12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w w:val="105"/>
                            <w:sz w:val="19"/>
                          </w:rPr>
                          <w:t>(CDG-Ig)</w:t>
                        </w:r>
                        <w:r>
                          <w:rPr>
                            <w:rFonts w:ascii="Segoe UI Semibold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9" w:lineRule="auto"/>
                          <w:ind w:left="-3" w:right="149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DOL-P-Man: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Man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7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GlcNAc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-P-P-Dol-маннозилтрансфераза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(маннозилтрансфераза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8)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607143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41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spacing w:val="-4"/>
                            <w:w w:val="105"/>
                            <w:sz w:val="19"/>
                          </w:rPr>
                          <w:t>ALG8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(CDG-Ih)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9" w:lineRule="auto" w:before="9"/>
                          <w:ind w:left="-3" w:right="120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DOL-P-Glc:    Glc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Man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9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-GlcNAc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-P-P-Dol-глюкозилтрансфераза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(глюкозилтрансфераза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2)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608104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54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4"/>
                            <w:w w:val="105"/>
                            <w:sz w:val="19"/>
                          </w:rPr>
                          <w:t>ALG2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/>
                            <w:i/>
                            <w:color w:val="333333"/>
                            <w:w w:val="105"/>
                            <w:sz w:val="19"/>
                          </w:rPr>
                          <w:t>(CDG-Ii)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9" w:lineRule="auto"/>
                          <w:ind w:left="-3" w:right="168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GDP-Man: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Man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GlcNAc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-P-P-Dol-маннозилтрансфераза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(маннозилтрансфераза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2)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607906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6"/>
                            <w:w w:val="105"/>
                            <w:sz w:val="19"/>
                          </w:rPr>
                          <w:t>DPAGT1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/>
                            <w:i/>
                            <w:color w:val="333333"/>
                            <w:w w:val="105"/>
                            <w:sz w:val="19"/>
                          </w:rPr>
                          <w:t>(CDG-Ij)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UDP-GlcNAc: 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6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Dol-P-GlcNAc–P-трансфераза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608093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41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NMT1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(CDG-Ik)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9" w:lineRule="auto" w:before="9"/>
                          <w:ind w:left="-3" w:right="2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GDP-Man: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GlcNAc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-P-P-Dol-маннозилтрансфераза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(маннозилтрансфераза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608540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54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DIBD1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(CDG-II)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9" w:lineRule="auto"/>
                          <w:ind w:left="-3" w:right="90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DOL-P-Man: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Man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position w:val="-4"/>
                            <w:sz w:val="16"/>
                            <w:szCs w:val="16"/>
                          </w:rPr>
                          <w:t>6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5"/>
                            <w:position w:val="-4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и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6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Man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position w:val="-4"/>
                            <w:sz w:val="16"/>
                            <w:szCs w:val="16"/>
                          </w:rPr>
                          <w:t>8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GlcNA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position w:val="-4"/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-P-P-Dol-маннозилтрансфераза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(маннозилтрансфераза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2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7–9)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608776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RFT1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(CDG-In)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Неизвестен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611633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i/>
                            <w:color w:val="333333"/>
                            <w:spacing w:val="-4"/>
                            <w:w w:val="105"/>
                            <w:sz w:val="19"/>
                          </w:rPr>
                          <w:t>MGAT2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i/>
                            <w:color w:val="333333"/>
                            <w:w w:val="105"/>
                            <w:sz w:val="19"/>
                          </w:rPr>
                          <w:t>(CDG-IIa)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34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N-ацетилглюкозаминилтрансфера-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602616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4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w w:val="105"/>
                            <w:sz w:val="19"/>
                          </w:rPr>
                          <w:t>GLS1</w:t>
                        </w:r>
                        <w:r>
                          <w:rPr>
                            <w:rFonts w:ascii="Segoe UI Semibold"/>
                            <w:b/>
                            <w:i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/>
                            <w:i/>
                            <w:color w:val="333333"/>
                            <w:w w:val="105"/>
                            <w:sz w:val="19"/>
                          </w:rPr>
                          <w:t>(CDG-IIb)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6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Глюкозидаза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606056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5.1.</w:t>
      </w:r>
      <w:r>
        <w:rPr>
          <w:rFonts w:ascii="Segoe UI Semibold" w:hAnsi="Segoe UI Semibold"/>
          <w:b/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N-гликозилирования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белков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1"/>
        <w:rPr>
          <w:rFonts w:ascii="Segoe UI" w:hAnsi="Segoe UI" w:cs="Segoe UI" w:eastAsia="Segoe UI"/>
          <w:sz w:val="27"/>
          <w:szCs w:val="27"/>
        </w:rPr>
      </w:pPr>
    </w:p>
    <w:p>
      <w:pPr>
        <w:pStyle w:val="BodyText"/>
        <w:spacing w:line="240" w:lineRule="auto" w:before="54"/>
        <w:ind w:right="0"/>
        <w:jc w:val="left"/>
      </w:pPr>
      <w:r>
        <w:rPr/>
        <w:pict>
          <v:shape style="position:absolute;margin-left:28.449999pt;margin-top:14.126798pt;width:376.35pt;height:33.85pt;mso-position-horizontal-relative:page;mso-position-vertical-relative:paragraph;z-index:174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533"/>
                    <w:gridCol w:w="5322"/>
                    <w:gridCol w:w="650"/>
                  </w:tblGrid>
                  <w:tr>
                    <w:trPr>
                      <w:trHeight w:val="208" w:hRule="exact"/>
                    </w:trPr>
                    <w:tc>
                      <w:tcPr>
                        <w:tcW w:w="153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-7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Мутантный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3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5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MIM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45" w:hRule="exact"/>
                    </w:trPr>
                    <w:tc>
                      <w:tcPr>
                        <w:tcW w:w="153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4"/>
                            <w:w w:val="105"/>
                            <w:sz w:val="19"/>
                          </w:rPr>
                          <w:t>SIAT9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31" w:lineRule="exact"/>
                          <w:ind w:left="4" w:right="-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Лактозилцерамид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α-2,3-сиалилтрансфераза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(GM</w:t>
                        </w:r>
                        <w:r>
                          <w:rPr>
                            <w:rFonts w:ascii="Segoe UI" w:hAnsi="Segoe UI"/>
                            <w:color w:val="333333"/>
                            <w:position w:val="-4"/>
                            <w:sz w:val="16"/>
                          </w:rPr>
                          <w:t>3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-синтаза)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5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-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609056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53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PIGM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2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Фосфатидилиозитолгликан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класса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5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-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610273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3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5.2.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гликосфинголипидов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глюкозилфосфотидилинозитолов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5"/>
        <w:rPr>
          <w:rFonts w:ascii="Segoe UI" w:hAnsi="Segoe UI" w:cs="Segoe UI" w:eastAsia="Segoe UI"/>
          <w:sz w:val="22"/>
          <w:szCs w:val="22"/>
        </w:rPr>
      </w:pPr>
    </w:p>
    <w:p>
      <w:pPr>
        <w:pStyle w:val="BodyText"/>
        <w:spacing w:line="224" w:lineRule="exact" w:before="54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4072pt;width:538.8pt;height:165.05pt;mso-position-horizontal-relative:page;mso-position-vertical-relative:paragraph;z-index:176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496"/>
                    <w:gridCol w:w="8547"/>
                    <w:gridCol w:w="719"/>
                  </w:tblGrid>
                  <w:tr>
                    <w:trPr>
                      <w:trHeight w:val="405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32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Мутантный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MIM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ЕХТ1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ЕХТ2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Глюкоронилтрансфераза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N-ацетилглюкозаминилтрансфераза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608177/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608210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В4GALT7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β-1,4-галактозилтрансфераза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7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604327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GALNT3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Полипептид-N-ацетилгалактозаминилтрансфераза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3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601756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SLC35D1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right="123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Переносчик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семейства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35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(транспортер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UDP-глюкуроновой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кислоты/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UDP-N-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ацетилгалактозамил)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610804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POMT1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POMT2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Протеин-О-маннозилтрансфераза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протеин-О-маннозилтрансфераза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607423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POMGNT1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Протеин-О-манноза 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β-1,2-N-ацетилглюкозаминилтрансфераза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606822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FKTN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Фукутин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607440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FKRP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Фукутинсвязывающие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606596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LARGE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N-ацетилглюкозоминилтрансферазо-подобный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603590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SCDO3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О-фукозоспецифический 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β-1,3-N-ацетилглюкозоминилтрансфераза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602576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В3GALTL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54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О-фукозоспецифический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β-1,3-N-глюкозилтрансфераза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7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610308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5.3.</w:t>
      </w:r>
      <w:r>
        <w:rPr>
          <w:rFonts w:ascii="Segoe UI Semibold" w:hAnsi="Segoe UI Semibold"/>
          <w:b/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О-гликозилирования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белков</w:t>
      </w:r>
      <w:r>
        <w:rPr/>
      </w:r>
    </w:p>
    <w:p>
      <w:pPr>
        <w:spacing w:after="0" w:line="224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56"/>
        <w:ind w:right="0"/>
        <w:jc w:val="left"/>
      </w:pPr>
      <w:r>
        <w:rPr/>
        <w:pict>
          <v:shape style="position:absolute;margin-left:28.449999pt;margin-top:14.226763pt;width:538.8pt;height:195.7pt;mso-position-horizontal-relative:page;mso-position-vertical-relative:paragraph;z-index:179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003"/>
                    <w:gridCol w:w="5114"/>
                    <w:gridCol w:w="646"/>
                  </w:tblGrid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Мутантный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(номенклатура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синдрома)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белок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/>
                            <w:color w:val="333333"/>
                            <w:w w:val="105"/>
                            <w:sz w:val="19"/>
                          </w:rPr>
                          <w:t>MIM</w:t>
                        </w:r>
                        <w:r>
                          <w:rPr>
                            <w:rFonts w:asci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DPI1</w:t>
                        </w:r>
                        <w:r>
                          <w:rPr>
                            <w:rFonts w:asci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(CDG-Ie)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65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GDP-Man:Dol-P-маннозотрансфераза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(Dol-P-Man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синтаза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608799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MPDU1</w:t>
                        </w:r>
                        <w:r>
                          <w:rPr>
                            <w:rFonts w:asci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(CDG-If)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Неизвестен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604041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B4GALT1</w:t>
                        </w:r>
                        <w:r>
                          <w:rPr>
                            <w:rFonts w:asci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(CDG-IId)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β-1,4-галактозилтрансфераза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607091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GNE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UDP-GlcNac-эпимераза/киназа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600737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SLC35A1</w:t>
                        </w:r>
                        <w:r>
                          <w:rPr>
                            <w:rFonts w:asci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(CDG-IIf</w:t>
                        </w:r>
                        <w:r>
                          <w:rPr>
                            <w:rFonts w:asci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СМР-зависимый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транспортер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сиаловой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605634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SLC35С1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(CDG-IIс)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GDP-зависимый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транспортер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фукозы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605881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DK1</w:t>
                        </w:r>
                        <w:r>
                          <w:rPr>
                            <w:rFonts w:asci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(CDG-Im)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Долихолкиназа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610768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олигомерического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аппарата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42" w:lineRule="exact" w:before="162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Компонент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7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олигомерического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аппарата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9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21"/>
                            <w:szCs w:val="21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606978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2" w:lineRule="exact" w:before="139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606973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5003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Гольджи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vMerge/>
                        <w:tcBorders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vMerge/>
                        <w:tcBorders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785" w:hRule="exact"/>
                    </w:trPr>
                    <w:tc>
                      <w:tcPr>
                        <w:tcW w:w="5003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auto"/>
                          <w:ind w:left="-1" w:right="2044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COG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"/>
                            <w:w w:val="105"/>
                            <w:position w:val="-4"/>
                            <w:sz w:val="16"/>
                          </w:rPr>
                          <w:t>7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-недостаточность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(CDG-IIе)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8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sz w:val="19"/>
                          </w:rPr>
                          <w:t>COG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position w:val="-4"/>
                            <w:sz w:val="16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sz w:val="19"/>
                          </w:rPr>
                          <w:t>-недостаточность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(CDG-IIg)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8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COG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"/>
                            <w:w w:val="105"/>
                            <w:position w:val="-4"/>
                            <w:sz w:val="16"/>
                          </w:rPr>
                          <w:t>8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-недостаточность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79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Гольджи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2" w:right="29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Компонент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олигомерического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аппарата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Гольджи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6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Компонент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8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олигомерического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комплекса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аппарата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vMerge/>
                        <w:tcBorders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5003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5114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Гольджи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5003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5114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646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606979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54" w:hRule="exact"/>
                    </w:trPr>
                    <w:tc>
                      <w:tcPr>
                        <w:tcW w:w="500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АТФ6VOA2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(V-АТФазы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11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72" w:lineRule="exact" w:before="167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4"/>
                            <w:w w:val="105"/>
                            <w:sz w:val="19"/>
                            <w:szCs w:val="19"/>
                          </w:rPr>
                          <w:t>VO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субъединицы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А2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везикулярной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position w:val="8"/>
                            <w:sz w:val="16"/>
                            <w:szCs w:val="16"/>
                          </w:rPr>
                          <w:t>(+)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position w:val="8"/>
                            <w:sz w:val="16"/>
                            <w:szCs w:val="16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–АТФазы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40" w:lineRule="auto" w:before="162"/>
                          <w:ind w:left="1" w:right="-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z w:val="19"/>
                          </w:rPr>
                          <w:t>611716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5.4.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Множественные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путей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0"/>
        <w:rPr>
          <w:rFonts w:ascii="Segoe UI" w:hAnsi="Segoe UI" w:cs="Segoe UI" w:eastAsia="Segoe UI"/>
          <w:sz w:val="25"/>
          <w:szCs w:val="25"/>
        </w:rPr>
      </w:pPr>
    </w:p>
    <w:p>
      <w:pPr>
        <w:pStyle w:val="BodyText"/>
        <w:spacing w:line="224" w:lineRule="exact" w:before="54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Гликопротеины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ковалентно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связанного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углеводной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компонентой.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Самые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распространенные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моносахара,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входящие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гликопротеинов,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глюкоза,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галактоза,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манноза,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фукоза,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производные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ацетилгалактозамин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(GalNAc),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N-ацетилглюкозамин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(GlcNAc)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N-ацетилнейраминовая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(NANA).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Углеводная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O-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N-гликозидные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N-гликозидная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образуется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амидную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аспарагина,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O-гликозидная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гидроксильную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треонина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гидроксилизина.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O-гликозилированных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гликопротеинах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углеводная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цепь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связана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24"/>
          <w:w w:val="105"/>
        </w:rPr>
        <w:t> </w:t>
      </w:r>
      <w:r>
        <w:rPr>
          <w:color w:val="333333"/>
          <w:w w:val="105"/>
        </w:rPr>
        <w:t>белком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GalNAc,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гликозилированных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гликопротеинах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GlcNAc.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Белковая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компонента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синтезируется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рибосомах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эндоплазматического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ретикулума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(ЭПР).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аппарате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Гольджи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модификация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присоединение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углеводов.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многоступенчатый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присоединения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нуклеотид-активированных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сахаров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полипептиду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участии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трансгликозидаз.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N-гликозилированных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гликопротеинов,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гликозилированных,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трансгликозидазы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переносят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олигосахариды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блоке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долихолом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(длинноцепочечным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изопреноидом).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олигосахаридов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заключаются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образовании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активированных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сахаров,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нуклеотидами: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UDP-Glu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(уридиндифосфат-глюкоза),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GDP-MAN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(гуанидиндифосфат-манноза)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долихол-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фосфатом: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GlcNAc-P-P-dolichol,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Dol-P-MAN,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Dol-P-Glc.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сахара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переносятся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трансгликозидазами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активированных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сахаров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GlcNAc-P-P-dolichol.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комплексе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Гольджи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олигосахарид-предшественник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подвергается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созреванию: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сначала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укорачивается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гликозидаз,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последовательно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отщепляющих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остатка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остатка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маннозы,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удлиняется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гликозилтрансфераз,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образованию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N-связанных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олигосахаридов.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87" w:lineRule="auto" w:before="16"/>
        <w:ind w:right="270"/>
        <w:jc w:val="left"/>
      </w:pPr>
      <w:r>
        <w:rPr>
          <w:color w:val="333333"/>
          <w:w w:val="105"/>
        </w:rPr>
        <w:t>Молекулярный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врожденных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затрагивать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любую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сложного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процесса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утрате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гликопротеинами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олигосахаридных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цепей,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изменением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физико-химических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свойств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(изоэлектрическая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точка,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абсорбционные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ионообменной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хроматографии,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стабильность).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структуре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сывороточного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трансферрина,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терминальных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трисахаридов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(сиаловая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кислота–галактоза–N-ацетилгалактозамин).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аномалии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структуре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сывороточных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белков: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свертывания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тироксинсвязывающего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глобулина,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гормонов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(роста,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фолликулстимулирующего,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пролактина),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α</w:t>
      </w:r>
      <w:r>
        <w:rPr>
          <w:color w:val="333333"/>
          <w:w w:val="105"/>
          <w:position w:val="-4"/>
          <w:sz w:val="16"/>
          <w:szCs w:val="16"/>
        </w:rPr>
        <w:t>1</w:t>
      </w:r>
      <w:r>
        <w:rPr>
          <w:color w:val="333333"/>
          <w:w w:val="105"/>
        </w:rPr>
        <w:t>-антитрипсина,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церулоплазмина,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аполипопротеина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мультисистемными.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Далее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каждое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подгруппе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врожденных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гликозилирования: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Волкер–Варбурга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мышечно-глазо-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мозговой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7"/>
          <w:w w:val="105"/>
        </w:rPr>
        <w:t> </w:t>
      </w:r>
      <w:r>
        <w:rPr>
          <w:color w:val="333333"/>
          <w:spacing w:val="-3"/>
          <w:w w:val="105"/>
        </w:rPr>
        <w:t>COG7,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w w:val="105"/>
        </w:rPr>
        <w:t>-синтетазы.</w:t>
      </w:r>
      <w:r>
        <w:rPr/>
      </w:r>
    </w:p>
    <w:p>
      <w:pPr>
        <w:pStyle w:val="BodyText"/>
        <w:spacing w:line="182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Заболевания,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N-гликозилирования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#212065.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Жакена,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фосфоманномутазы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2,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PMM2,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карбогидратной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1978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Jaeken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тиреоглобулина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арилсульфатазы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девочек-близнецов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сходящимся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косоглазием.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структуры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сывороточного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трансферрина,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высказана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гипотеза,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дефекта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лежит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гликопротеинов.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мультисистемность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центральной,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периферической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нервной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стран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Скандинавии,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Бельгии,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Англии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Японии.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CDG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самых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распространенных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гликозилирования.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Точная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неизвестна,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Швеции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РММ2,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фосфоманномутазу,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16р13.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мисенс-мутация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Arg141His.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Примечательно,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никогда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гомозиготном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плоды,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несущие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гомозиготном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состоянии,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нежизнеспособны.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Фосфоманномутаза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цитозоле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вторую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реакцию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гуанозиндифосфат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маннозы.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Известно,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соединение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донором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маннозных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единиц,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используемых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олигосахаридов,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гликопротеинов,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таких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тироксинсвязывающий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глобулин,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гаптоглобин,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факторы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свертывания,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антитромбин,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холинэстераза,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ферменты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мембранные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гликопротеины.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5289"/>
        <w:jc w:val="left"/>
      </w:pPr>
      <w:r>
        <w:rPr>
          <w:color w:val="333333"/>
          <w:w w:val="105"/>
        </w:rPr>
        <w:t>Выделяют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стадий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мультисистемная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стадия.</w:t>
      </w:r>
      <w:r>
        <w:rPr/>
      </w:r>
    </w:p>
    <w:p>
      <w:pPr>
        <w:pStyle w:val="BodyText"/>
        <w:spacing w:line="186" w:lineRule="auto"/>
        <w:ind w:right="5827"/>
        <w:jc w:val="left"/>
      </w:pPr>
      <w:r>
        <w:rPr>
          <w:color w:val="333333"/>
          <w:w w:val="105"/>
        </w:rPr>
        <w:t>Детская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атаксией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умственной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отсталостью.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Подростковая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Взрослая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стадия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гипогонадизмом.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Младенческая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мультисистемная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стадия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Данная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младенчестве.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рождаются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нормальными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весо-ростовыми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показателями.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краниофациальные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дисморфии: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выступающая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челюсть,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оттопыренные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уши.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инвертированные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необычное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отложение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верхней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челюсти,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наружных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ягодиц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целом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утолщение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кожи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«талового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сала»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шагреневой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конечностях.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участки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липоатрофических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полос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пятен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конечностях,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гиперлипопластических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трансаминаз,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сердечные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(перикардиальный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выпот,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тампонада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сердца)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инсультоподобных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эпизодов.</w:t>
      </w:r>
      <w:r>
        <w:rPr/>
      </w:r>
    </w:p>
    <w:p>
      <w:pPr>
        <w:pStyle w:val="BodyText"/>
        <w:spacing w:line="186" w:lineRule="auto"/>
        <w:ind w:right="787"/>
        <w:jc w:val="left"/>
      </w:pPr>
      <w:r>
        <w:rPr>
          <w:color w:val="333333"/>
          <w:w w:val="105"/>
        </w:rPr>
        <w:t>Задержка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явной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4–5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мес,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первому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навыки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соответствуют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3–5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развиваются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сходящееся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альтернирующее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косоглазие,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туловищная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атаксия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ногах.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мозжечковую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атаксию.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сухожильных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2–3-летнему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арефлексия.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перикардиальный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выпот,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неблагоприятному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исходу.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оливопонтоцеребеллярной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острые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мозгового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кровообращения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геморрагическому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подкожные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кровоизлияния.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осложнений.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Стадия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детской</w:t>
      </w:r>
      <w:r>
        <w:rPr>
          <w:rFonts w:ascii="Segoe UI Semibold" w:hAnsi="Segoe UI Semibold"/>
          <w:b/>
          <w:color w:val="333333"/>
          <w:spacing w:val="-11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атаксии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</w:t>
      </w:r>
      <w:r>
        <w:rPr>
          <w:rFonts w:ascii="Segoe UI Semibold" w:hAnsi="Segoe UI Semibold"/>
          <w:b/>
          <w:color w:val="333333"/>
          <w:spacing w:val="-1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умственной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отсталостью</w:t>
      </w:r>
      <w:r>
        <w:rPr>
          <w:rFonts w:ascii="Segoe UI Semibold" w:hAnsi="Segoe UI Semibold"/>
          <w:b/>
          <w:color w:val="333333"/>
          <w:spacing w:val="-11"/>
          <w:w w:val="105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(от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3</w:t>
      </w:r>
      <w:r>
        <w:rPr>
          <w:rFonts w:ascii="Segoe UI Semibold" w:hAnsi="Segoe UI Semibold"/>
          <w:b/>
          <w:color w:val="333333"/>
          <w:spacing w:val="-1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до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10</w:t>
      </w:r>
      <w:r>
        <w:rPr>
          <w:rFonts w:ascii="Segoe UI Semibold" w:hAnsi="Segoe UI Semibold"/>
          <w:b/>
          <w:color w:val="333333"/>
          <w:spacing w:val="-1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лет)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доминируют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нивелируются.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отсталость,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IQ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40–60.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прогрессируют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медленно.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годам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научиться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стоять,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цыпочках,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выраженных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контрактур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коленных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суставов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ходить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поддержкой.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способны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самостоятельно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передвигаться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ходунках.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нарастают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интенционный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тремор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дисметрия.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дискинетические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неврологическом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статусе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полиневропатия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арефлексией,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сходящееся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косоглазие,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Нередким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преходящие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кровообращения,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здоровья.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внезапное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ухудшение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ступора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парезы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параличи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восстановлением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утраченных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дней.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Подростковая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стадия,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характеризующаяся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атрофией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нижних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конечностей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Эта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стабилизацией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нарастающей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слабости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ногах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кифосколиоза.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понимают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обращенную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речь,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используют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простую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телеграфную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речь,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понятную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здоровым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братьям,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сестрам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родителям,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говорят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короткими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предложениями.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способны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рисовать,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писать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буквы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читать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простые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тексты.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характеризуются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слабостью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атрофией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конечностей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мотонейрона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мозжечковой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атаксией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координаторными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расстройствами.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хореоатетоидных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гиперкинезов.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находятся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приподнятом,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благодушном,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хорошем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настроении.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множественными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костными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(кифозами,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кифосколиозами,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килевидной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клеткой).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Жировые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отложения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подкожные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липоатрофии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исчезают.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гипергонадотропный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гипогонадизм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тестикул.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прогрессирует,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концентрическое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зрения.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Взрослая</w:t>
      </w:r>
      <w:r>
        <w:rPr>
          <w:rFonts w:ascii="Segoe UI Semibold" w:hAnsi="Segoe UI Semibold"/>
          <w:b/>
          <w:color w:val="333333"/>
          <w:spacing w:val="-33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гипогонадическая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стадия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27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преждевременного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старения.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нарастают,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грудного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отдела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позвоночника.</w:t>
      </w:r>
      <w:r>
        <w:rPr/>
      </w:r>
    </w:p>
    <w:p>
      <w:pPr>
        <w:pStyle w:val="BodyText"/>
        <w:spacing w:line="190" w:lineRule="auto"/>
        <w:ind w:right="1486"/>
        <w:jc w:val="left"/>
        <w:rPr>
          <w:rFonts w:ascii="Segoe UI Black" w:hAnsi="Segoe UI Black" w:cs="Segoe UI Black" w:eastAsia="Segoe UI Black"/>
        </w:rPr>
      </w:pPr>
      <w:r>
        <w:rPr/>
        <w:pict>
          <v:group style="position:absolute;margin-left:28.143427pt;margin-top:18.808432pt;width:352.05pt;height:159.550pt;mso-position-horizontal-relative:page;mso-position-vertical-relative:paragraph;z-index:-260032" coordorigin="563,376" coordsize="7041,3191">
            <v:group style="position:absolute;left:576;top:383;width:2;height:3177" coordorigin="576,383" coordsize="2,3177">
              <v:shape style="position:absolute;left:576;top:383;width:2;height:3177" coordorigin="576,383" coordsize="0,3177" path="m576,383l576,3559e" filled="false" stroked="true" strokeweight=".713143pt" strokecolor="#000000">
                <v:path arrowok="t"/>
              </v:shape>
            </v:group>
            <v:group style="position:absolute;left:570;top:389;width:7027;height:2" coordorigin="570,389" coordsize="7027,2">
              <v:shape style="position:absolute;left:570;top:389;width:7027;height:2" coordorigin="570,389" coordsize="7027,0" path="m570,389l7597,389e" filled="false" stroked="true" strokeweight=".713143pt" strokecolor="#000000">
                <v:path arrowok="t"/>
              </v:shape>
            </v:group>
            <v:group style="position:absolute;left:7590;top:383;width:2;height:3177" coordorigin="7590,383" coordsize="2,3177">
              <v:shape style="position:absolute;left:7590;top:383;width:2;height:3177" coordorigin="7590,383" coordsize="0,3177" path="m7590,383l7590,3559e" filled="false" stroked="true" strokeweight=".713143pt" strokecolor="#000000">
                <v:path arrowok="t"/>
              </v:shape>
            </v:group>
            <v:group style="position:absolute;left:570;top:1579;width:7027;height:2" coordorigin="570,1579" coordsize="7027,2">
              <v:shape style="position:absolute;left:570;top:1579;width:7027;height:2" coordorigin="570,1579" coordsize="7027,0" path="m570,1579l7597,1579e" filled="false" stroked="true" strokeweight=".713143pt" strokecolor="#000000">
                <v:path arrowok="t"/>
              </v:shape>
            </v:group>
            <v:group style="position:absolute;left:570;top:3553;width:7027;height:2" coordorigin="570,3553" coordsize="7027,2">
              <v:shape style="position:absolute;left:570;top:3553;width:7027;height:2" coordorigin="570,3553" coordsize="7027,0" path="m570,3553l7597,3553e" filled="false" stroked="true" strokeweight=".713143pt" strokecolor="#000000">
                <v:path arrowok="t"/>
              </v:shape>
            </v:group>
            <w10:wrap type="none"/>
          </v:group>
        </w:pict>
      </w:r>
      <w:r>
        <w:rPr>
          <w:color w:val="333333"/>
          <w:w w:val="105"/>
        </w:rPr>
        <w:t>Основные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Жакена,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приведены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5.5.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0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5.5.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Жакена</w:t>
      </w:r>
      <w:r>
        <w:rPr>
          <w:color w:val="333333"/>
          <w:spacing w:val="22"/>
          <w:w w:val="103"/>
        </w:rPr>
        <w:t> </w:t>
      </w:r>
      <w:r>
        <w:rPr>
          <w:rFonts w:ascii="Segoe UI Black" w:hAnsi="Segoe UI Black"/>
          <w:color w:val="333333"/>
          <w:w w:val="105"/>
        </w:rPr>
        <w:t>Неонатальный</w:t>
      </w:r>
      <w:r>
        <w:rPr>
          <w:rFonts w:ascii="Segoe UI Black" w:hAnsi="Segoe UI Black"/>
          <w:color w:val="333333"/>
          <w:spacing w:val="-27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и</w:t>
      </w:r>
      <w:r>
        <w:rPr>
          <w:rFonts w:ascii="Segoe UI Black" w:hAnsi="Segoe UI Black"/>
          <w:color w:val="333333"/>
          <w:spacing w:val="-26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младенческий</w:t>
      </w:r>
      <w:r>
        <w:rPr>
          <w:rFonts w:ascii="Segoe UI Black" w:hAnsi="Segoe UI Black"/>
          <w:color w:val="333333"/>
          <w:spacing w:val="-27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период</w:t>
      </w:r>
      <w:r>
        <w:rPr>
          <w:rFonts w:ascii="Segoe UI Black" w:hAnsi="Segoe UI Black"/>
        </w:rPr>
      </w:r>
    </w:p>
    <w:p>
      <w:pPr>
        <w:pStyle w:val="BodyText"/>
        <w:spacing w:line="186" w:lineRule="auto"/>
        <w:ind w:left="222" w:right="7978"/>
        <w:jc w:val="left"/>
      </w:pPr>
      <w:r>
        <w:rPr>
          <w:color w:val="333333"/>
        </w:rPr>
        <w:t>Мышечная </w:t>
      </w:r>
      <w:r>
        <w:rPr>
          <w:color w:val="333333"/>
          <w:spacing w:val="5"/>
        </w:rPr>
        <w:t> </w:t>
      </w:r>
      <w:r>
        <w:rPr>
          <w:color w:val="333333"/>
        </w:rPr>
        <w:t>гипотония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слабость</w:t>
      </w:r>
      <w:r>
        <w:rPr/>
      </w:r>
    </w:p>
    <w:p>
      <w:pPr>
        <w:pStyle w:val="BodyText"/>
        <w:spacing w:line="188" w:lineRule="auto"/>
        <w:ind w:left="222" w:right="7170"/>
        <w:jc w:val="left"/>
      </w:pPr>
      <w:r>
        <w:rPr>
          <w:color w:val="333333"/>
          <w:w w:val="105"/>
        </w:rPr>
        <w:t>Задержка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Альтернирующее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сходящееся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косоглазие</w:t>
      </w:r>
      <w:r>
        <w:rPr>
          <w:color w:val="333333"/>
          <w:w w:val="103"/>
        </w:rPr>
        <w:t> </w:t>
      </w:r>
      <w:r>
        <w:rPr>
          <w:color w:val="333333"/>
        </w:rPr>
        <w:t>Инсультоподобные </w:t>
      </w:r>
      <w:r>
        <w:rPr>
          <w:color w:val="333333"/>
          <w:spacing w:val="22"/>
        </w:rPr>
        <w:t> </w:t>
      </w:r>
      <w:r>
        <w:rPr>
          <w:color w:val="333333"/>
        </w:rPr>
        <w:t>эпизоды</w:t>
      </w:r>
      <w:r>
        <w:rPr>
          <w:color w:val="333333"/>
          <w:w w:val="103"/>
        </w:rPr>
        <w:t> </w:t>
      </w:r>
      <w:r>
        <w:rPr>
          <w:rFonts w:ascii="Segoe UI Black" w:hAnsi="Segoe UI Black"/>
          <w:color w:val="333333"/>
          <w:w w:val="105"/>
        </w:rPr>
        <w:t>Дошкольный</w:t>
      </w:r>
      <w:r>
        <w:rPr>
          <w:rFonts w:ascii="Segoe UI Black" w:hAnsi="Segoe UI Black"/>
          <w:color w:val="333333"/>
          <w:spacing w:val="-2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и</w:t>
      </w:r>
      <w:r>
        <w:rPr>
          <w:rFonts w:ascii="Segoe UI Black" w:hAnsi="Segoe UI Black"/>
          <w:color w:val="333333"/>
          <w:spacing w:val="-23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школьный</w:t>
      </w:r>
      <w:r>
        <w:rPr>
          <w:rFonts w:ascii="Segoe UI Black" w:hAnsi="Segoe UI Black"/>
          <w:color w:val="333333"/>
          <w:spacing w:val="-2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возраст</w:t>
      </w:r>
      <w:r>
        <w:rPr>
          <w:rFonts w:ascii="Segoe UI Black" w:hAnsi="Segoe UI Black"/>
          <w:color w:val="333333"/>
          <w:w w:val="103"/>
        </w:rPr>
        <w:t> </w:t>
      </w:r>
      <w:r>
        <w:rPr>
          <w:color w:val="333333"/>
          <w:w w:val="105"/>
        </w:rPr>
        <w:t>Атаксия</w:t>
      </w:r>
      <w:r>
        <w:rPr/>
      </w:r>
    </w:p>
    <w:p>
      <w:pPr>
        <w:pStyle w:val="BodyText"/>
        <w:spacing w:line="186" w:lineRule="auto"/>
        <w:ind w:left="222" w:right="7933"/>
        <w:jc w:val="left"/>
      </w:pPr>
      <w:r>
        <w:rPr>
          <w:color w:val="333333"/>
          <w:w w:val="105"/>
        </w:rPr>
        <w:t>Мышечная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w w:val="103"/>
        </w:rPr>
        <w:t> </w:t>
      </w:r>
      <w:r>
        <w:rPr>
          <w:color w:val="333333"/>
        </w:rPr>
        <w:t>Дискинетические </w:t>
      </w:r>
      <w:r>
        <w:rPr>
          <w:color w:val="333333"/>
          <w:spacing w:val="29"/>
        </w:rPr>
        <w:t> </w:t>
      </w:r>
      <w:r>
        <w:rPr>
          <w:color w:val="333333"/>
        </w:rPr>
        <w:t>расстройства</w:t>
      </w:r>
      <w:r>
        <w:rPr>
          <w:color w:val="333333"/>
          <w:w w:val="103"/>
        </w:rPr>
        <w:t> </w:t>
      </w:r>
      <w:r>
        <w:rPr>
          <w:color w:val="333333"/>
        </w:rPr>
        <w:t>Мозжечковые </w:t>
      </w:r>
      <w:r>
        <w:rPr>
          <w:color w:val="333333"/>
          <w:spacing w:val="15"/>
        </w:rPr>
        <w:t> </w:t>
      </w:r>
      <w:r>
        <w:rPr>
          <w:color w:val="333333"/>
        </w:rPr>
        <w:t>нарушения</w:t>
      </w:r>
      <w:r>
        <w:rPr/>
      </w:r>
    </w:p>
    <w:p>
      <w:pPr>
        <w:pStyle w:val="BodyText"/>
        <w:spacing w:line="186" w:lineRule="auto"/>
        <w:ind w:left="222" w:right="3093"/>
        <w:jc w:val="left"/>
      </w:pPr>
      <w:r>
        <w:rPr>
          <w:color w:val="333333"/>
          <w:w w:val="105"/>
        </w:rPr>
        <w:t>Контрактуры,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кифосколиоз,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деформация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грудной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килевидной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сетчатки</w:t>
      </w:r>
      <w:r>
        <w:rPr/>
      </w:r>
    </w:p>
    <w:p>
      <w:pPr>
        <w:pStyle w:val="BodyText"/>
        <w:spacing w:line="179" w:lineRule="exact"/>
        <w:ind w:left="222" w:right="0"/>
        <w:jc w:val="left"/>
      </w:pPr>
      <w:r>
        <w:rPr>
          <w:color w:val="333333"/>
          <w:w w:val="105"/>
        </w:rPr>
        <w:t>IQ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40–60</w:t>
      </w:r>
      <w:r>
        <w:rPr/>
      </w:r>
    </w:p>
    <w:p>
      <w:pPr>
        <w:pStyle w:val="BodyText"/>
        <w:spacing w:line="186" w:lineRule="auto" w:before="17"/>
        <w:ind w:left="222" w:right="7552"/>
        <w:jc w:val="left"/>
      </w:pPr>
      <w:r>
        <w:rPr>
          <w:color w:val="333333"/>
        </w:rPr>
        <w:t>Инсультоподобные </w:t>
      </w:r>
      <w:r>
        <w:rPr>
          <w:color w:val="333333"/>
          <w:spacing w:val="22"/>
        </w:rPr>
        <w:t> </w:t>
      </w:r>
      <w:r>
        <w:rPr>
          <w:color w:val="333333"/>
        </w:rPr>
        <w:t>эпизоды</w:t>
      </w:r>
      <w:r>
        <w:rPr>
          <w:color w:val="333333"/>
          <w:w w:val="103"/>
        </w:rPr>
        <w:t> </w:t>
      </w:r>
      <w:r>
        <w:rPr>
          <w:color w:val="333333"/>
        </w:rPr>
        <w:t>Экстравертное </w:t>
      </w:r>
      <w:r>
        <w:rPr>
          <w:color w:val="333333"/>
          <w:spacing w:val="16"/>
        </w:rPr>
        <w:t> </w:t>
      </w:r>
      <w:r>
        <w:rPr>
          <w:color w:val="333333"/>
        </w:rPr>
        <w:t>поведение</w:t>
      </w:r>
      <w:r>
        <w:rPr/>
      </w:r>
    </w:p>
    <w:p>
      <w:pPr>
        <w:spacing w:after="0" w:line="186" w:lineRule="auto"/>
        <w:jc w:val="left"/>
        <w:sectPr>
          <w:footerReference w:type="default" r:id="rId51"/>
          <w:pgSz w:w="11900" w:h="16840"/>
          <w:pgMar w:footer="253" w:header="280" w:top="480" w:bottom="440" w:left="360" w:right="360"/>
          <w:pgNumType w:start="80"/>
        </w:sectPr>
      </w:pPr>
    </w:p>
    <w:p>
      <w:pPr>
        <w:spacing w:line="240" w:lineRule="auto" w:before="3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02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pict>
          <v:group style="width:352.05pt;height:90.85pt;mso-position-horizontal-relative:char;mso-position-vertical-relative:line" coordorigin="0,0" coordsize="7041,1817">
            <v:group style="position:absolute;left:13;top:7;width:2;height:1803" coordorigin="13,7" coordsize="2,1803">
              <v:shape style="position:absolute;left:13;top:7;width:2;height:1803" coordorigin="13,7" coordsize="0,1803" path="m13,7l13,1810e" filled="false" stroked="true" strokeweight=".713143pt" strokecolor="#000000">
                <v:path arrowok="t"/>
              </v:shape>
            </v:group>
            <v:group style="position:absolute;left:7;top:13;width:7027;height:2" coordorigin="7,13" coordsize="7027,2">
              <v:shape style="position:absolute;left:7;top:13;width:7027;height:2" coordorigin="7,13" coordsize="7027,0" path="m7,13l7034,13e" filled="false" stroked="true" strokeweight=".713143pt" strokecolor="#000000">
                <v:path arrowok="t"/>
              </v:shape>
            </v:group>
            <v:group style="position:absolute;left:7028;top:7;width:2;height:1803" coordorigin="7028,7" coordsize="2,1803">
              <v:shape style="position:absolute;left:7028;top:7;width:2;height:1803" coordorigin="7028,7" coordsize="0,1803" path="m7028,7l7028,1810e" filled="false" stroked="true" strokeweight=".713143pt" strokecolor="#000000">
                <v:path arrowok="t"/>
              </v:shape>
            </v:group>
            <v:group style="position:absolute;left:7;top:1007;width:7027;height:2" coordorigin="7,1007" coordsize="7027,2">
              <v:shape style="position:absolute;left:7;top:1007;width:7027;height:2" coordorigin="7,1007" coordsize="7027,0" path="m7,1007l7034,1007e" filled="false" stroked="true" strokeweight=".713143pt" strokecolor="#000000">
                <v:path arrowok="t"/>
              </v:shape>
            </v:group>
            <v:group style="position:absolute;left:7;top:1804;width:7027;height:2" coordorigin="7,1804" coordsize="7027,2">
              <v:shape style="position:absolute;left:7;top:1804;width:7027;height:2" coordorigin="7,1804" coordsize="7027,0" path="m7,1804l7034,1804e" filled="false" stroked="true" strokeweight=".713143pt" strokecolor="#000000">
                <v:path arrowok="t"/>
              </v:shape>
              <v:shape style="position:absolute;left:13;top:13;width:7015;height:994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6" w:right="0" w:firstLine="0"/>
                        <w:jc w:val="left"/>
                        <w:rPr>
                          <w:rFonts w:ascii="Segoe UI Black" w:hAnsi="Segoe UI Black" w:cs="Segoe UI Black" w:eastAsia="Segoe UI Black"/>
                          <w:sz w:val="19"/>
                          <w:szCs w:val="19"/>
                        </w:rPr>
                      </w:pPr>
                      <w:r>
                        <w:rPr>
                          <w:rFonts w:ascii="Segoe UI Black" w:hAnsi="Segoe UI Black"/>
                          <w:color w:val="333333"/>
                          <w:sz w:val="19"/>
                        </w:rPr>
                        <w:t>Подростковая </w:t>
                      </w:r>
                      <w:r>
                        <w:rPr>
                          <w:rFonts w:ascii="Segoe UI Black" w:hAnsi="Segoe UI Black"/>
                          <w:color w:val="333333"/>
                          <w:spacing w:val="10"/>
                          <w:sz w:val="19"/>
                        </w:rPr>
                        <w:t> </w:t>
                      </w:r>
                      <w:r>
                        <w:rPr>
                          <w:rFonts w:ascii="Segoe UI Black" w:hAnsi="Segoe UI Black"/>
                          <w:color w:val="333333"/>
                          <w:sz w:val="19"/>
                        </w:rPr>
                        <w:t>стадия</w:t>
                      </w:r>
                      <w:r>
                        <w:rPr>
                          <w:rFonts w:ascii="Segoe UI Black" w:hAnsi="Segoe UI Black"/>
                          <w:sz w:val="19"/>
                        </w:rPr>
                      </w:r>
                    </w:p>
                    <w:p>
                      <w:pPr>
                        <w:spacing w:line="186" w:lineRule="auto" w:before="17"/>
                        <w:ind w:left="6" w:right="2182" w:firstLine="0"/>
                        <w:jc w:val="left"/>
                        <w:rPr>
                          <w:rFonts w:ascii="Segoe UI" w:hAnsi="Segoe UI" w:cs="Segoe UI" w:eastAsia="Segoe UI"/>
                          <w:sz w:val="19"/>
                          <w:szCs w:val="19"/>
                        </w:rPr>
                      </w:pP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Прогрессирующая</w:t>
                      </w:r>
                      <w:r>
                        <w:rPr>
                          <w:rFonts w:ascii="Segoe UI" w:hAnsi="Segoe UI"/>
                          <w:color w:val="333333"/>
                          <w:spacing w:val="-30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слабость</w:t>
                      </w:r>
                      <w:r>
                        <w:rPr>
                          <w:rFonts w:ascii="Segoe UI" w:hAnsi="Segoe UI"/>
                          <w:color w:val="333333"/>
                          <w:spacing w:val="-30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нижних</w:t>
                      </w:r>
                      <w:r>
                        <w:rPr>
                          <w:rFonts w:ascii="Segoe UI" w:hAnsi="Segoe UI"/>
                          <w:color w:val="333333"/>
                          <w:spacing w:val="-29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конечностей</w:t>
                      </w:r>
                      <w:r>
                        <w:rPr>
                          <w:rFonts w:ascii="Segoe UI" w:hAnsi="Segoe UI"/>
                          <w:color w:val="333333"/>
                          <w:w w:val="103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Прогрессирующая</w:t>
                      </w:r>
                      <w:r>
                        <w:rPr>
                          <w:rFonts w:ascii="Segoe UI" w:hAnsi="Segoe UI"/>
                          <w:color w:val="333333"/>
                          <w:spacing w:val="-32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пигментная</w:t>
                      </w:r>
                      <w:r>
                        <w:rPr>
                          <w:rFonts w:ascii="Segoe UI" w:hAnsi="Segoe UI"/>
                          <w:color w:val="333333"/>
                          <w:spacing w:val="-32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дегенерация</w:t>
                      </w:r>
                      <w:r>
                        <w:rPr>
                          <w:rFonts w:ascii="Segoe UI" w:hAnsi="Segoe UI"/>
                          <w:color w:val="333333"/>
                          <w:spacing w:val="-32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сетчатки</w:t>
                      </w:r>
                      <w:r>
                        <w:rPr>
                          <w:rFonts w:ascii="Segoe UI" w:hAnsi="Segoe UI"/>
                          <w:color w:val="333333"/>
                          <w:w w:val="103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Мозжечковый </w:t>
                      </w:r>
                      <w:r>
                        <w:rPr>
                          <w:rFonts w:ascii="Segoe UI" w:hAnsi="Segoe UI"/>
                          <w:color w:val="333333"/>
                          <w:spacing w:val="10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синдром</w:t>
                      </w:r>
                      <w:r>
                        <w:rPr>
                          <w:rFonts w:ascii="Segoe UI" w:hAnsi="Segoe UI"/>
                          <w:sz w:val="19"/>
                        </w:rPr>
                      </w:r>
                    </w:p>
                    <w:p>
                      <w:pPr>
                        <w:spacing w:line="190" w:lineRule="exact" w:before="0"/>
                        <w:ind w:left="6" w:right="0" w:firstLine="0"/>
                        <w:jc w:val="left"/>
                        <w:rPr>
                          <w:rFonts w:ascii="Segoe UI" w:hAnsi="Segoe UI" w:cs="Segoe UI" w:eastAsia="Segoe UI"/>
                          <w:sz w:val="19"/>
                          <w:szCs w:val="19"/>
                        </w:rPr>
                      </w:pP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Нарушения</w:t>
                      </w:r>
                      <w:r>
                        <w:rPr>
                          <w:rFonts w:ascii="Segoe UI" w:hAnsi="Segoe UI"/>
                          <w:color w:val="333333"/>
                          <w:spacing w:val="-37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интеллектуального</w:t>
                      </w:r>
                      <w:r>
                        <w:rPr>
                          <w:rFonts w:ascii="Segoe UI" w:hAnsi="Segoe UI"/>
                          <w:color w:val="333333"/>
                          <w:spacing w:val="-36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w w:val="105"/>
                          <w:sz w:val="19"/>
                        </w:rPr>
                        <w:t>развития</w:t>
                      </w:r>
                      <w:r>
                        <w:rPr>
                          <w:rFonts w:ascii="Segoe UI" w:hAnsi="Segoe UI"/>
                          <w:sz w:val="19"/>
                        </w:rPr>
                      </w:r>
                    </w:p>
                  </w:txbxContent>
                </v:textbox>
                <w10:wrap type="none"/>
              </v:shape>
              <v:shape style="position:absolute;left:13;top:1007;width:7015;height:798" type="#_x0000_t202" filled="false" stroked="false">
                <v:textbox inset="0,0,0,0">
                  <w:txbxContent>
                    <w:p>
                      <w:pPr>
                        <w:spacing w:line="197" w:lineRule="exact" w:before="0"/>
                        <w:ind w:left="6" w:right="0" w:firstLine="0"/>
                        <w:jc w:val="left"/>
                        <w:rPr>
                          <w:rFonts w:ascii="Segoe UI Black" w:hAnsi="Segoe UI Black" w:cs="Segoe UI Black" w:eastAsia="Segoe UI Black"/>
                          <w:sz w:val="19"/>
                          <w:szCs w:val="19"/>
                        </w:rPr>
                      </w:pPr>
                      <w:r>
                        <w:rPr>
                          <w:rFonts w:ascii="Segoe UI Black" w:hAnsi="Segoe UI Black"/>
                          <w:color w:val="333333"/>
                          <w:w w:val="105"/>
                          <w:sz w:val="19"/>
                        </w:rPr>
                        <w:t>Взрослая</w:t>
                      </w:r>
                      <w:r>
                        <w:rPr>
                          <w:rFonts w:ascii="Segoe UI Black" w:hAnsi="Segoe UI Black"/>
                          <w:color w:val="333333"/>
                          <w:spacing w:val="-34"/>
                          <w:w w:val="105"/>
                          <w:sz w:val="19"/>
                        </w:rPr>
                        <w:t> </w:t>
                      </w:r>
                      <w:r>
                        <w:rPr>
                          <w:rFonts w:ascii="Segoe UI Black" w:hAnsi="Segoe UI Black"/>
                          <w:color w:val="333333"/>
                          <w:w w:val="105"/>
                          <w:sz w:val="19"/>
                        </w:rPr>
                        <w:t>стадия</w:t>
                      </w:r>
                      <w:r>
                        <w:rPr>
                          <w:rFonts w:ascii="Segoe UI Black" w:hAnsi="Segoe UI Black"/>
                          <w:sz w:val="19"/>
                        </w:rPr>
                      </w:r>
                    </w:p>
                    <w:p>
                      <w:pPr>
                        <w:spacing w:line="186" w:lineRule="auto" w:before="17"/>
                        <w:ind w:left="6" w:right="2769" w:firstLine="0"/>
                        <w:jc w:val="left"/>
                        <w:rPr>
                          <w:rFonts w:ascii="Segoe UI" w:hAnsi="Segoe UI" w:cs="Segoe UI" w:eastAsia="Segoe UI"/>
                          <w:sz w:val="19"/>
                          <w:szCs w:val="19"/>
                        </w:rPr>
                      </w:pP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Гонадотропный </w:t>
                      </w:r>
                      <w:r>
                        <w:rPr>
                          <w:rFonts w:ascii="Segoe UI" w:hAnsi="Segoe UI"/>
                          <w:color w:val="333333"/>
                          <w:spacing w:val="27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гипогонадизм</w:t>
                      </w:r>
                      <w:r>
                        <w:rPr>
                          <w:rFonts w:ascii="Segoe UI" w:hAnsi="Segoe UI"/>
                          <w:color w:val="333333"/>
                          <w:w w:val="103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Прогрессирующая </w:t>
                      </w:r>
                      <w:r>
                        <w:rPr>
                          <w:rFonts w:ascii="Segoe UI" w:hAnsi="Segoe UI"/>
                          <w:color w:val="333333"/>
                          <w:spacing w:val="8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деформация </w:t>
                      </w:r>
                      <w:r>
                        <w:rPr>
                          <w:rFonts w:ascii="Segoe UI" w:hAnsi="Segoe UI"/>
                          <w:color w:val="333333"/>
                          <w:spacing w:val="9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позвоночника</w:t>
                      </w:r>
                      <w:r>
                        <w:rPr>
                          <w:rFonts w:ascii="Segoe UI" w:hAnsi="Segoe UI"/>
                          <w:sz w:val="19"/>
                        </w:rPr>
                      </w:r>
                    </w:p>
                    <w:p>
                      <w:pPr>
                        <w:spacing w:line="190" w:lineRule="exact" w:before="0"/>
                        <w:ind w:left="6" w:right="0" w:firstLine="0"/>
                        <w:jc w:val="left"/>
                        <w:rPr>
                          <w:rFonts w:ascii="Segoe UI" w:hAnsi="Segoe UI" w:cs="Segoe UI" w:eastAsia="Segoe UI"/>
                          <w:sz w:val="19"/>
                          <w:szCs w:val="19"/>
                        </w:rPr>
                      </w:pP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Непрогрессирующие </w:t>
                      </w:r>
                      <w:r>
                        <w:rPr>
                          <w:rFonts w:ascii="Segoe UI" w:hAnsi="Segoe UI"/>
                          <w:color w:val="333333"/>
                          <w:spacing w:val="14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неврологические </w:t>
                      </w:r>
                      <w:r>
                        <w:rPr>
                          <w:rFonts w:ascii="Segoe UI" w:hAnsi="Segoe UI"/>
                          <w:color w:val="333333"/>
                          <w:spacing w:val="14"/>
                          <w:sz w:val="19"/>
                        </w:rPr>
                        <w:t> </w:t>
                      </w:r>
                      <w:r>
                        <w:rPr>
                          <w:rFonts w:ascii="Segoe UI" w:hAnsi="Segoe UI"/>
                          <w:color w:val="333333"/>
                          <w:sz w:val="19"/>
                        </w:rPr>
                        <w:t>нарушения</w:t>
                      </w:r>
                      <w:r>
                        <w:rPr>
                          <w:rFonts w:ascii="Segoe UI" w:hAnsi="Segoe UI"/>
                          <w:sz w:val="19"/>
                        </w:rPr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Жакена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моста,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атрофию.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инфаркты,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височных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областях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незначительное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физико-химических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свойств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трансферринов.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компьютерной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электроэнцефалографии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активности,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больных,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приступы.</w:t>
      </w:r>
      <w:r>
        <w:rPr/>
      </w:r>
    </w:p>
    <w:p>
      <w:pPr>
        <w:pStyle w:val="BodyText"/>
        <w:spacing w:line="186" w:lineRule="auto"/>
        <w:ind w:right="391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сенсорным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нервам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гормонального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профиля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периодическое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концентраций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пролактина,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гормона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инсулина,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фолликулостимулирующего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гормона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нормальной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лютеинизирующего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гормона.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75%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тиреоглобулина.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Основными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сывороточного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трансферрина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(изофокусирование),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фосфоманномутазы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ДНК-анализа.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Методов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эффективной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умирают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серьезных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осложнений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несовместимых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(печени,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сердца,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почек).</w:t>
      </w:r>
      <w:r>
        <w:rPr/>
      </w:r>
    </w:p>
    <w:p>
      <w:pPr>
        <w:pStyle w:val="BodyText"/>
        <w:spacing w:line="186" w:lineRule="auto"/>
        <w:ind w:right="720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#603147.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глюкозилтрансферазы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Burda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близкородственной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семьи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найдены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«мягкие»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Жакена.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выявлено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сиалотрансферринов,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фосфоманномутазы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отличалась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нормы.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Korner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больного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ребенка,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появились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сходящееся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косоглазие,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отека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век,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повторные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инфекционные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статусе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заметна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шестимесячного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11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присоединились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фебрильные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Скорость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периферическим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нервам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норме.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обнаружена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мозжечка.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Второе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встречаемости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N-гликозилирования.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сходны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CDG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Iа.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8" w:lineRule="exact"/>
        <w:ind w:right="0"/>
        <w:jc w:val="left"/>
        <w:rPr>
          <w:rFonts w:ascii="Segoe UI Black" w:hAnsi="Segoe UI Black" w:cs="Segoe UI Black" w:eastAsia="Segoe UI Black"/>
        </w:rPr>
      </w:pPr>
      <w:r>
        <w:rPr>
          <w:color w:val="333333"/>
          <w:w w:val="105"/>
        </w:rPr>
        <w:t>Заболевание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подгруппе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N-гликозилирования</w:t>
      </w:r>
      <w:r>
        <w:rPr>
          <w:rFonts w:ascii="Segoe UI Black" w:hAnsi="Segoe UI Black"/>
          <w:color w:val="333333"/>
          <w:w w:val="105"/>
        </w:rPr>
        <w:t>.</w:t>
      </w:r>
      <w:r>
        <w:rPr>
          <w:rFonts w:ascii="Segoe UI Black" w:hAnsi="Segoe UI Black"/>
        </w:rPr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наследуется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глюкозилтрансферазы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1p.22.3.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глюкозилтрансферазы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присоединения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глюкозы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долихолсвязанному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манноза-N-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ацетилглюкозамину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ЭПР.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гипогликозилированию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сывороточных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чрезвычайно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низкое,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фактора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XI,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антитромбина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Данный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гипотонией,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атаксией,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косоглазием,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приступами,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манифестирующими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фебрильные.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Жакена.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Инсультоподобные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эпизоды,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периферическая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невропатия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скелетные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w w:val="103"/>
        </w:rPr>
        <w:t> </w:t>
      </w:r>
      <w:r>
        <w:rPr>
          <w:color w:val="333333"/>
        </w:rPr>
        <w:t>поражение </w:t>
      </w:r>
      <w:r>
        <w:rPr>
          <w:color w:val="333333"/>
          <w:spacing w:val="9"/>
        </w:rPr>
        <w:t> </w:t>
      </w:r>
      <w:r>
        <w:rPr>
          <w:color w:val="333333"/>
        </w:rPr>
        <w:t>кишечника.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изофокусировании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сывороточных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трансферринов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CDGIa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Ib.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необходим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долихолсвязанных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олигосахаридов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ККФ.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Методов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эффективной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475"/>
        <w:jc w:val="left"/>
      </w:pPr>
      <w:r>
        <w:rPr>
          <w:color w:val="333333"/>
          <w:w w:val="105"/>
        </w:rPr>
        <w:t>Катамнез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изучен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чрезвычайной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Заболевания,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О-гликозилирования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#236670.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</w:rPr>
        <w:t>Синдром </w:t>
      </w:r>
      <w:r>
        <w:rPr>
          <w:color w:val="333333"/>
          <w:spacing w:val="18"/>
        </w:rPr>
        <w:t> </w:t>
      </w:r>
      <w:r>
        <w:rPr>
          <w:color w:val="333333"/>
        </w:rPr>
        <w:t>Волкер–Варбурга</w:t>
      </w:r>
      <w:r>
        <w:rPr/>
      </w:r>
    </w:p>
    <w:p>
      <w:pPr>
        <w:pStyle w:val="BodyText"/>
        <w:spacing w:line="186" w:lineRule="auto"/>
        <w:ind w:right="595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Волкер–Варбурга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нейрональной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миграции.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гетерогенное,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О-гликозилирования,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дефектами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протеин-О-манозил-трансферазы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альфа-дистрогликана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мембранного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экспрессируется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взаимодействий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экстраклеточного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матрикса.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POMT1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9q34.1,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POMT2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14q24.3.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дисгенезией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глаз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врожденной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дистрофией.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мальчиков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созревания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тестикул.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Психомоторное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грубо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задержано.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лиссэнцефалией,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агенезией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гипоплазией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гидроцефалией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энцефалоцеле.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фатальному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86" w:lineRule="auto"/>
        <w:ind w:right="743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</w:rPr>
        <w:t>Мышечно-глазо-мозговой </w:t>
      </w:r>
      <w:r>
        <w:rPr>
          <w:color w:val="333333"/>
          <w:spacing w:val="42"/>
        </w:rPr>
        <w:t> </w:t>
      </w:r>
      <w:r>
        <w:rPr>
          <w:color w:val="333333"/>
        </w:rPr>
        <w:t>синдром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#607423.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сходно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Волкер–Варбурга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продолжительностью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O-маннозил-β-1,2-N-ацетилглюкозаминил-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трансферазы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вторую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реакцию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O-маннозилгликановой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цепи.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POMGnT1,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кодирующий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1p34–p33.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</w:rPr>
        <w:t>Множественные </w:t>
      </w:r>
      <w:r>
        <w:rPr>
          <w:color w:val="333333"/>
          <w:spacing w:val="9"/>
        </w:rPr>
        <w:t> </w:t>
      </w:r>
      <w:r>
        <w:rPr>
          <w:color w:val="333333"/>
        </w:rPr>
        <w:t>нарушения </w:t>
      </w:r>
      <w:r>
        <w:rPr>
          <w:color w:val="333333"/>
          <w:spacing w:val="10"/>
        </w:rPr>
        <w:t> </w:t>
      </w:r>
      <w:r>
        <w:rPr>
          <w:color w:val="333333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#606978.</w:t>
      </w:r>
      <w:r>
        <w:rPr/>
      </w:r>
    </w:p>
    <w:p>
      <w:pPr>
        <w:pStyle w:val="BodyText"/>
        <w:spacing w:line="186" w:lineRule="auto"/>
        <w:ind w:right="7439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  <w:spacing w:val="-1"/>
          <w:w w:val="105"/>
        </w:rPr>
        <w:t>COG7-недостаточность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COG7-недостаточность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братьев,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родились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недоношенными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перинатальной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асфиксией.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дисморфические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холестазом.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умерли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соответственно.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умеренное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гликопротеинов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ККФ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выявил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частичный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N-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O-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гликозилирования,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цАМФ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сиаловой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УДФ-галактозы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аппарат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Гольджи.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наблюдалось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гликозилтрансфераз,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вовлеченных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галактозилирование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сиалилирование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О-гликанов.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субъединиц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олигомерического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аппарата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Гольджи.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16р.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86" w:lineRule="auto" w:before="17"/>
        <w:ind w:right="2847"/>
        <w:jc w:val="left"/>
      </w:pPr>
      <w:r>
        <w:rPr>
          <w:color w:val="333333"/>
        </w:rPr>
        <w:t>Нарушения </w:t>
      </w:r>
      <w:r>
        <w:rPr>
          <w:color w:val="333333"/>
          <w:spacing w:val="5"/>
        </w:rPr>
        <w:t> </w:t>
      </w:r>
      <w:r>
        <w:rPr>
          <w:color w:val="333333"/>
        </w:rPr>
        <w:t>гликозилирования </w:t>
      </w:r>
      <w:r>
        <w:rPr>
          <w:color w:val="333333"/>
          <w:spacing w:val="5"/>
        </w:rPr>
        <w:t> </w:t>
      </w:r>
      <w:r>
        <w:rPr>
          <w:color w:val="333333"/>
        </w:rPr>
        <w:t>гликосфинголипидов </w:t>
      </w:r>
      <w:r>
        <w:rPr>
          <w:color w:val="333333"/>
          <w:spacing w:val="6"/>
        </w:rPr>
        <w:t> </w:t>
      </w:r>
      <w:r>
        <w:rPr>
          <w:color w:val="333333"/>
        </w:rPr>
        <w:t>и </w:t>
      </w:r>
      <w:r>
        <w:rPr>
          <w:color w:val="333333"/>
          <w:spacing w:val="5"/>
        </w:rPr>
        <w:t> </w:t>
      </w:r>
      <w:r>
        <w:rPr>
          <w:color w:val="333333"/>
        </w:rPr>
        <w:t>глюкозилфосфотидилинозитолов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#604402.</w:t>
      </w:r>
      <w:r>
        <w:rPr/>
      </w:r>
    </w:p>
    <w:p>
      <w:pPr>
        <w:pStyle w:val="BodyText"/>
        <w:spacing w:line="186" w:lineRule="auto"/>
        <w:ind w:right="640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w w:val="103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29"/>
        </w:rPr>
        <w:t> </w:t>
      </w:r>
      <w:r>
        <w:rPr>
          <w:color w:val="333333"/>
        </w:rPr>
        <w:t>GM3-синтазы</w:t>
      </w:r>
      <w:r>
        <w:rPr/>
      </w:r>
    </w:p>
    <w:p>
      <w:pPr>
        <w:pStyle w:val="BodyText"/>
        <w:spacing w:line="190" w:lineRule="auto"/>
        <w:ind w:right="202"/>
        <w:jc w:val="left"/>
      </w:pPr>
      <w:r>
        <w:rPr>
          <w:color w:val="333333"/>
          <w:w w:val="105"/>
        </w:rPr>
        <w:t>Это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гликолипидов.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семье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общины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амишей.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Первичным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</w:rPr>
        <w:t>3</w:t>
      </w:r>
      <w:r>
        <w:rPr>
          <w:color w:val="333333"/>
          <w:w w:val="105"/>
        </w:rPr>
        <w:t>-синтазы,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называемой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лактозилцермид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α-2,3-сиалилтрансфераза,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лактозилцерамида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ганглиозидов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GM</w:t>
      </w:r>
      <w:r>
        <w:rPr>
          <w:color w:val="333333"/>
          <w:w w:val="105"/>
          <w:position w:val="-4"/>
          <w:sz w:val="16"/>
        </w:rPr>
        <w:t>3</w:t>
      </w:r>
      <w:r>
        <w:rPr>
          <w:color w:val="333333"/>
          <w:spacing w:val="-6"/>
          <w:w w:val="105"/>
          <w:position w:val="-4"/>
          <w:sz w:val="16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GD</w:t>
      </w:r>
      <w:r>
        <w:rPr>
          <w:color w:val="333333"/>
          <w:w w:val="105"/>
          <w:position w:val="-4"/>
          <w:sz w:val="16"/>
        </w:rPr>
        <w:t>3</w:t>
      </w:r>
      <w:r>
        <w:rPr>
          <w:color w:val="333333"/>
          <w:w w:val="105"/>
        </w:rPr>
        <w:t>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GM3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синтазы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2р11.2.</w:t>
      </w:r>
      <w:r>
        <w:rPr/>
      </w:r>
    </w:p>
    <w:p>
      <w:pPr>
        <w:pStyle w:val="BodyText"/>
        <w:spacing w:line="186" w:lineRule="auto" w:before="2"/>
        <w:ind w:right="946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начинались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включали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вскармливания,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возбудимость.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появились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приступов,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резистентные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наблюдалась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навыков.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субкортикальная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кортикальная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гликозилирования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86" w:lineRule="auto" w:before="17" w:after="0"/>
        <w:ind w:left="406" w:right="293" w:hanging="202"/>
        <w:jc w:val="left"/>
      </w:pPr>
      <w:r>
        <w:rPr>
          <w:color w:val="333333"/>
          <w:w w:val="105"/>
        </w:rPr>
        <w:t>Краснопольская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К.Д.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Справочное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пособие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Москва,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364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Jean.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Nervous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System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Childhood.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Edition.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86" w:lineRule="auto" w:before="17" w:after="0"/>
        <w:ind w:left="406" w:right="262" w:hanging="202"/>
        <w:jc w:val="left"/>
      </w:pPr>
      <w:r>
        <w:rPr>
          <w:color w:val="333333"/>
          <w:w w:val="105"/>
        </w:rPr>
        <w:t>Cormand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Pihko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Bayes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genetic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distinction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between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Walker-Warburg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syndrome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muscle-eye-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brain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1059–1069.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86" w:lineRule="auto" w:before="0" w:after="0"/>
        <w:ind w:left="406" w:right="259" w:hanging="202"/>
        <w:jc w:val="left"/>
      </w:pPr>
      <w:r>
        <w:rPr>
          <w:color w:val="333333"/>
          <w:w w:val="105"/>
        </w:rPr>
        <w:t>Jaeken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Disialotransferrin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developmental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syndrome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olivopontocerebellar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atrophy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Arch.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Child.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1989.</w:t>
      </w:r>
      <w:r>
        <w:rPr>
          <w:color w:val="333333"/>
          <w:w w:val="103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64.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764–765.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Menkes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J.H.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Textbook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Philadelphia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&amp;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Febiger,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1985.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91–98.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(eds).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McGraw–Hill,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2001.</w:t>
      </w:r>
      <w:r>
        <w:rPr/>
      </w:r>
    </w:p>
    <w:p>
      <w:pPr>
        <w:pStyle w:val="BodyText"/>
        <w:numPr>
          <w:ilvl w:val="0"/>
          <w:numId w:val="14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spacing w:val="-1"/>
          <w:w w:val="105"/>
        </w:rPr>
        <w:t>Keir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G.,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Winchester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B.G.,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Clayton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Carbohydrate-deficient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glycoprotein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syndromes: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inborn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errors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protein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glycosylation</w:t>
      </w:r>
      <w:r>
        <w:rPr/>
      </w:r>
    </w:p>
    <w:p>
      <w:pPr>
        <w:pStyle w:val="BodyText"/>
        <w:spacing w:line="186" w:lineRule="auto" w:before="17"/>
        <w:ind w:right="5816" w:firstLine="196"/>
        <w:jc w:val="left"/>
      </w:pP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Annals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Biochemistry.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1999.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20–36.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7" w:lineRule="auto"/>
        <w:ind w:right="202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Пероксисомные</w:t>
      </w:r>
      <w:r>
        <w:rPr>
          <w:rFonts w:ascii="Segoe UI Black" w:hAnsi="Segoe UI Black" w:cs="Segoe UI Black" w:eastAsia="Segoe UI Black"/>
          <w:color w:val="333333"/>
          <w:spacing w:val="-24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болезни</w:t>
      </w:r>
      <w:r>
        <w:rPr>
          <w:rFonts w:ascii="Segoe UI Black" w:hAnsi="Segoe UI Black" w:cs="Segoe UI Black" w:eastAsia="Segoe UI Black"/>
          <w:color w:val="333333"/>
          <w:spacing w:val="-24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(ПБ)</w:t>
      </w:r>
      <w:r>
        <w:rPr>
          <w:rFonts w:ascii="Segoe UI Black" w:hAnsi="Segoe UI Black" w:cs="Segoe UI Black" w:eastAsia="Segoe UI Black"/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обширная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возникающих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ПБ.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классификации,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предложенной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Corzo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2002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ПБ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разделяют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группы.</w:t>
      </w:r>
      <w:r>
        <w:rPr/>
      </w:r>
    </w:p>
    <w:p>
      <w:pPr>
        <w:pStyle w:val="BodyText"/>
        <w:spacing w:line="186" w:lineRule="auto"/>
        <w:ind w:right="946"/>
        <w:jc w:val="left"/>
      </w:pP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функциональной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пероксисомного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X-сцепленная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адренолейкодистрофия,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D-бифункционального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другие.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Сопряженный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возникающий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5’-конца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Х-сцепленной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адренолейкодистрофии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1"/>
          <w:w w:val="105"/>
        </w:rPr>
        <w:t>DXS1357E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коротком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плече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Х-хромосомы.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Подобно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митохондриям,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окислении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жиров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соединений.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система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выполняет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уникальных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функций: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β-окисление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неразветвленных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(ОДЦЖК),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22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углеродных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(наряду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кислотами);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превращение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3-α,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7-α,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12α-тригидрокси-5-β-холестановой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(ТГХК)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3-α,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7-α-дигидрокси-5-β-холестановой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(ДГХК)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холевую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(ХК)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дезоксихолевую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(ДХК)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соответственно;</w:t>
      </w:r>
      <w:r>
        <w:rPr/>
      </w:r>
    </w:p>
    <w:p>
      <w:pPr>
        <w:pStyle w:val="BodyText"/>
        <w:spacing w:line="186" w:lineRule="auto"/>
        <w:ind w:right="5289"/>
        <w:jc w:val="left"/>
      </w:pPr>
      <w:r>
        <w:rPr>
          <w:color w:val="333333"/>
          <w:w w:val="105"/>
        </w:rPr>
        <w:t>α-окисление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пристановую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кислоту;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плазмалогенов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(две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стадии);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детоксикация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перекиси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водорода.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страдают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органелл,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дефектах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единичного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процессов.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пероксисом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(НБП)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фенотипа: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Целлвегера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(СЦ,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MIM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#214100),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адренолейкодистрофию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(НАЛД,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#202370),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инфантильную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(ИФБР,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#266510)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ризомелическую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точечную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остеохондродисплазию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(РТОХД,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#215100).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02"/>
        <w:jc w:val="left"/>
      </w:pP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фенотипа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объединяют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Целлвегер-подобный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спектр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(«Zellweger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spectrum»),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СЦ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варианта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мягкие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фенотипы.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Меньшую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долю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(15–18%)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РТОХД,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имеющая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отличные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биогенезе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пероксисом.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Лабораторная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сложна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требует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хроматографических,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методов.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СЦ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Zellweger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совместно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Bowen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Lee.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1964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Морфологическим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служило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пероксисом.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Суммарная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1:50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(НБП)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включают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фенотипа: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Целлвегера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(СЦ);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адренолейкодистрофию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(НАЛД);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инфантильную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(ИФБР);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ризомелическую</w:t>
      </w:r>
      <w:r>
        <w:rPr>
          <w:color w:val="333333"/>
          <w:w w:val="103"/>
        </w:rPr>
        <w:t> </w:t>
      </w:r>
      <w:r>
        <w:rPr>
          <w:color w:val="333333"/>
        </w:rPr>
        <w:t>точечную </w:t>
      </w:r>
      <w:r>
        <w:rPr>
          <w:color w:val="333333"/>
          <w:spacing w:val="4"/>
        </w:rPr>
        <w:t> </w:t>
      </w:r>
      <w:r>
        <w:rPr>
          <w:color w:val="333333"/>
        </w:rPr>
        <w:t>остеохондродисплазию </w:t>
      </w:r>
      <w:r>
        <w:rPr>
          <w:color w:val="333333"/>
          <w:spacing w:val="4"/>
        </w:rPr>
        <w:t> </w:t>
      </w:r>
      <w:r>
        <w:rPr>
          <w:color w:val="333333"/>
        </w:rPr>
        <w:t>(РТОХД).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/>
        <w:pict>
          <v:shape style="position:absolute;margin-left:28.449999pt;margin-top:98.273033pt;width:243.3pt;height:146.65pt;mso-position-horizontal-relative:page;mso-position-vertical-relative:paragraph;z-index:191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785"/>
                    <w:gridCol w:w="1496"/>
                    <w:gridCol w:w="1079"/>
                    <w:gridCol w:w="1484"/>
                  </w:tblGrid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РЕХ-ген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Число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случаев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-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Частота,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%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Фенотип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134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68,0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ЦС/НАЛД/ИФБР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РЕХ6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10,7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ЦС/НАЛД/ИФБР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РЕХ26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6,6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ЦС/НАЛД/ИФБР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РЕХ10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4,6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ЦС/НАЛД/ИФБР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4,1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ЦС/НАЛД/ИФБР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РЕХ2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РЕХ3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НАЛД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РЕХ5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ЦС/НАЛД/ИФБР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РЕХ13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1,0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ЦС/НАЛД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РЕХ16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РЕХ19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РЕХ14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0,5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78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Всего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197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7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8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пероксисом.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наследуются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гетерогенные,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исключением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РТОХД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гено-фенотипических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корреляций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выявить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закономерности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разработать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четкую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стратегию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ДНК-анализа.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фенотипу,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обусловливать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6.1).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РЕХ1.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распространенные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I700fs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G843D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составляют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80%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мутантных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аллелей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РЕХ1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63%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идентифицированных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аллелей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НБП.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уникальный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делеции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ABCD1,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Целлвегера.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РОТХД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РЕХ7.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4"/>
          <w:w w:val="105"/>
        </w:rPr>
        <w:t>Таблица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6.1.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фенотипы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"/>
        <w:rPr>
          <w:rFonts w:ascii="Segoe UI" w:hAnsi="Segoe UI" w:cs="Segoe UI" w:eastAsia="Segoe UI"/>
          <w:sz w:val="20"/>
          <w:szCs w:val="20"/>
        </w:rPr>
      </w:pPr>
    </w:p>
    <w:p>
      <w:pPr>
        <w:pStyle w:val="BodyText"/>
        <w:spacing w:line="187" w:lineRule="auto"/>
        <w:ind w:right="202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Примечание.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ИФБР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инфантильная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Рефсума;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адренолейкодистрофия;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</w:rPr>
        <w:t>синдром </w:t>
      </w:r>
      <w:r>
        <w:rPr>
          <w:color w:val="333333"/>
          <w:spacing w:val="3"/>
        </w:rPr>
        <w:t> </w:t>
      </w:r>
      <w:r>
        <w:rPr>
          <w:color w:val="333333"/>
        </w:rPr>
        <w:t>Целлвегера.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сборке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зрелой,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функциональной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принимает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названных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пероксинами.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импорте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пероксисомы,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биогенезе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пероксисомных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мембран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делении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органелл.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известно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32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(Рехр)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формировании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составляющей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мембраны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матриксных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органеллы.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изучена.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известно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29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пероксинов,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охарактеризованы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изучении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НБП.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Достаточно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изучен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переноса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матрикса,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представленных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ферментами.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сигнальные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последовательности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(РТSs-peroxisomal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targeting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signals),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сигнальная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последовательность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1"/>
          <w:w w:val="105"/>
        </w:rPr>
        <w:t>(PTS1)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сигнальная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последовательность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второго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(PTS2).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Рех5р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Рех7р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цитоплазматические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рецепторы,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узнающие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сигнальные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последовательности.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Рех5р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узнает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связывается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PTS1,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Рех7р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PTS2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цитозоле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переносит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пероксисому,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освобождает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вновь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поступает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цитозоль.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высших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эукариот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пероксина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комплексы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функционировать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единый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рецептор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матрикса.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Пероксины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Рех14р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Рех13р,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расположенные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мембране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«платформу»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белок–рецептор.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мембраносвязанные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пероксины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(Рех1р,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Рех6р,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Рех4р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др.)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переносе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матрикс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освобождении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рецептора.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РЕХ3,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РЕХ16,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РЕХ19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отсутствию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пероксисомных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мембран.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РЕХ1,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РЕХ6,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РЕХ4,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РЕХ13,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РЕХ14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отсутствуют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пероксисомного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матрикса,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измененные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пероксисомы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(«пероксисомы-призраки»).</w:t>
      </w:r>
      <w:r>
        <w:rPr/>
      </w:r>
    </w:p>
    <w:p>
      <w:pPr>
        <w:pStyle w:val="BodyText"/>
        <w:spacing w:line="186" w:lineRule="auto"/>
        <w:ind w:right="8175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  <w:b/>
          <w:color w:val="333333"/>
          <w:spacing w:val="22"/>
          <w:w w:val="103"/>
        </w:rPr>
        <w:t> </w:t>
      </w:r>
      <w:r>
        <w:rPr>
          <w:rFonts w:ascii="Segoe UI Semibold" w:hAnsi="Segoe UI Semibold"/>
          <w:b/>
          <w:color w:val="333333"/>
        </w:rPr>
        <w:t>Синдром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Целлвегера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Прототипом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ризомелической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хондродисплазии,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СЦ.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НБП: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спонтанной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активности,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судорог,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краниофациальные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дисморфии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выраженности,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хондродисплазия.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весьма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затруднительной,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широким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полиморфизмом,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тяжестью,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сроками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скоростью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прогрессирования.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классическом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варианте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СЦ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краниофациальные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дисморфии: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лоб,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гипертелоризм,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эпикант,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гипоплазия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орбит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надбровных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дуг,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готическое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нёбо,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запавшая,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широкая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переносица,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микрогнатия,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плоский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затылок,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расхождение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швов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черепа,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переднего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заднего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родничков,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ушной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раковины,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избыточные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кожные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складки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шее.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фенотипа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СЦ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заставляют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заподозрить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хромосомную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6.1).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помутнение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роговицы,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пятна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Брушфильда,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глаукому,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катаракту,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зрительного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нерва.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крипторхизм,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гипоспадия/эписпадия.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Практически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СЦ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симптомокомплекс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вялого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ребенка: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гипорефлексия/арефлексия,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окружающее,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слуха,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нистагм,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резистентных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АЭТ,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рефлекс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Моро.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Помимо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грубая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желудочно-кишечного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тракта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затруднения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усвоения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пищи,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требует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перевода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ребенка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кормление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назогастральный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зонд,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гепатомегалия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дисфункцией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врожденные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точечная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хондродисплазия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кальцификация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надколенных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чашечек,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почках.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легочно-сердечной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печеночной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недостаточности.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577209"/>
            <wp:effectExtent l="0" t="0" r="0" b="0"/>
            <wp:docPr id="49" name="image3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5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57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98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6.1.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Фенотипические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Целлвегера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Неонатальная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адренолейкодистрофия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младенческая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болезнь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Рефсума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Эти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описывают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«мягкий»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СЦ.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дебютные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черепно-лицевыми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дисморфиями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(сходными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таковыми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СЦ),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выраженности,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гепатомегалией,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ведущим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витамин-К-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зависимой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коагулопатии,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осложниться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внутричерепных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кровоизлияний.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синдромах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отсутствуют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хондродисплазия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почках.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СЦ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неонатальной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адренолейкодистрофии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ярко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выражены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краниофациальные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дисморфии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6.2).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3998pt;width:538.8pt;height:225.15pt;mso-position-horizontal-relative:page;mso-position-vertical-relative:paragraph;z-index:193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004"/>
                    <w:gridCol w:w="1496"/>
                    <w:gridCol w:w="1594"/>
                    <w:gridCol w:w="2036"/>
                    <w:gridCol w:w="2632"/>
                  </w:tblGrid>
                  <w:tr>
                    <w:trPr>
                      <w:trHeight w:val="601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Клинические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признаки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2" w:right="28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Синдром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Целлвегера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144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Неонатальная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АЛД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24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Младенческая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болезнь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Рефсума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7" w:right="80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Ризомелическая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точечная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хондродисплазия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Краниофациальные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дисморфии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Катаракта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45%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71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Пигментная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дегенерация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сетчатки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71%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слуха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93%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71%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5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Задержка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психомоторного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развития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++++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Мышечная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гипотония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Редко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Судороги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Редко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Гепатомегалия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79%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83%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Кисты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почках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93%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62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Ризомелия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(укорочение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проксимального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сегмента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конечностей)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93%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Точечная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хондродисплазия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69%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100%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70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МР-признаки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нейрональной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миграции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67%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Редко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0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70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МР-признаки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миелинизации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4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22%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50%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03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32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6.2.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2"/>
        <w:rPr>
          <w:rFonts w:ascii="Segoe UI" w:hAnsi="Segoe UI" w:cs="Segoe UI" w:eastAsia="Segoe UI"/>
          <w:sz w:val="14"/>
          <w:szCs w:val="14"/>
        </w:rPr>
      </w:pP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Ризомелическая </w:t>
      </w:r>
      <w:r>
        <w:rPr>
          <w:rFonts w:ascii="Segoe UI Semibold" w:hAnsi="Segoe UI Semibold"/>
          <w:b/>
          <w:color w:val="333333"/>
          <w:spacing w:val="7"/>
        </w:rPr>
        <w:t> </w:t>
      </w:r>
      <w:r>
        <w:rPr>
          <w:rFonts w:ascii="Segoe UI Semibold" w:hAnsi="Segoe UI Semibold"/>
          <w:b/>
          <w:color w:val="333333"/>
          <w:spacing w:val="-1"/>
        </w:rPr>
        <w:t>точечная</w:t>
      </w:r>
      <w:r>
        <w:rPr>
          <w:rFonts w:ascii="Segoe UI Semibold" w:hAnsi="Segoe UI Semibold"/>
          <w:b/>
          <w:color w:val="333333"/>
        </w:rPr>
        <w:t> </w:t>
      </w:r>
      <w:r>
        <w:rPr>
          <w:rFonts w:ascii="Segoe UI Semibold" w:hAnsi="Segoe UI Semibold"/>
          <w:b/>
          <w:color w:val="333333"/>
          <w:spacing w:val="7"/>
        </w:rPr>
        <w:t> </w:t>
      </w:r>
      <w:r>
        <w:rPr>
          <w:rFonts w:ascii="Segoe UI Semibold" w:hAnsi="Segoe UI Semibold"/>
          <w:b/>
          <w:color w:val="333333"/>
          <w:spacing w:val="-1"/>
        </w:rPr>
        <w:t>хондродисплазия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Данное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укорочением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плечевых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бедренных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костей,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грубой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гипотонией/гипертонией.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дисморфические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«плоским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лицом»,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запавшей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переносицей.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катаракта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(72%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ихтиоз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(28%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рентгенографии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костей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точечное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минерализации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эпифизов.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полугодии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старше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картина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характеризуется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увеличением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сопровождаться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длительной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(затянувшейся)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желтухой.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статусе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гипотония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(отсутствие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аппетита,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диарея),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грубой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задержке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мальабсорбции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остеопорозу.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крипторхизм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гипертрофия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клитора.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офтальмологических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пигментную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дегенерацию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катаракту,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частичную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глаукому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пятна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Брушфильда.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«леопардовой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шкуры».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прогрессирующее.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РТОХД,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1-й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относится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пероксисом.</w:t>
      </w:r>
      <w:r>
        <w:rPr/>
      </w:r>
    </w:p>
    <w:p>
      <w:pPr>
        <w:pStyle w:val="BodyText"/>
        <w:spacing w:line="22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/>
        <w:pict>
          <v:shape style="position:absolute;margin-left:28.5pt;margin-top:10.06555pt;width:322.513404pt;height:404.061463pt;mso-position-horizontal-relative:page;mso-position-vertical-relative:paragraph;z-index:-259888" type="#_x0000_t75" stroked="false">
            <v:imagedata r:id="rId53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0"/>
        <w:rPr>
          <w:rFonts w:ascii="Segoe UI Semibold" w:hAnsi="Segoe UI Semibold" w:cs="Segoe UI Semibold" w:eastAsia="Segoe UI Semibold"/>
          <w:b/>
          <w:bCs/>
          <w:sz w:val="20"/>
          <w:szCs w:val="20"/>
        </w:rPr>
      </w:pPr>
    </w:p>
    <w:p>
      <w:pPr>
        <w:spacing w:line="240" w:lineRule="auto" w:before="8"/>
        <w:rPr>
          <w:rFonts w:ascii="Segoe UI Semibold" w:hAnsi="Segoe UI Semibold" w:cs="Segoe UI Semibold" w:eastAsia="Segoe UI Semibold"/>
          <w:b/>
          <w:bCs/>
          <w:sz w:val="28"/>
          <w:szCs w:val="28"/>
        </w:rPr>
      </w:pPr>
    </w:p>
    <w:p>
      <w:pPr>
        <w:pStyle w:val="BodyText"/>
        <w:spacing w:line="186" w:lineRule="auto"/>
        <w:ind w:right="262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6.2.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Целлвегера.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СЦ,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НАЛД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ИФБР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задержку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лейкодистрофии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полимикрогирией,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расширением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желудочковой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кистами,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гипоплазией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миграции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6.2).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РТОХД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кортикальной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миграции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пороки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широкого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арсенала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жидкостей,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6.3).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длинноцепочечных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(ОДЦЖК)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гексакозановой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(С26),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значения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соотношений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тетракозановой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(С24)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докозановой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(С22)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(С24/С22),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гексакозановой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докозановой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(С26/С22)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НБП,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РТОХД.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Подобная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пероксисомных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болезнях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(недостаточность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D-бифункционального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ацил-КоА-оксидазы,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Х-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сцепленная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адренолейкодистрофия).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перечисленных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параметров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выражено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ярко.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453" cy="5053393"/>
            <wp:effectExtent l="0" t="0" r="0" b="0"/>
            <wp:docPr id="51" name="image3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7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453" cy="5053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3"/>
        <w:ind w:right="24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7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6.3.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пероксисомных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болезней: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ОДЦЖК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длинноцепочечные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кислоты;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пероксисом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СЦ,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НАЛД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ИФБР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концентраций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ТГХК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ДГХК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нормальном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желчных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Накопление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НБП,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ПБ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Рефсума).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Одновременно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пристановой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продукта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Однако,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фитановая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поступает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организм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исключительно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пищей,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возрастзависимым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параметром.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наивысшая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РТОХД.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важнейшим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биохимическим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РТОХД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1-го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РТОХД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нормы.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Пипеколиновая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промежуточный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продукт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биотрансформации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НБП.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расстройстве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пероксисом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биосинтез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плазмалогенов,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количества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плазмалогенов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эритроцитах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фибробластах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проводят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одновременно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ОДЦЖК.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соединений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дифференцировать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расстройствами,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связанными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изолированными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дефектами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пероксисом.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НБП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среднецепочечных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четным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(адипиновая,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субериновая,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себациновая),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нечетным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(пимелиновая,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азелаиновая)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количеством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углеродных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атомов,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2-гидроксипроизводные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увеличиваются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величины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соотношения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С10/С6.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дифференциальной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РОХД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дигидроксиацетонфосфаттрансферазы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алкил-DHAP-синтазы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ККФ.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Эффективных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разработано.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известен,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опpеделения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окисления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пеpоксисомосвязанной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каталазы,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пеpоксисомного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β-окисления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[активности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ацил-КоА-оксидазы,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эноил-КоА-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гидpатазы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3-гидpоксиацил-КоА-дегидpогеназой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(бифункциональный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фермент),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3-кетоацил-КоА-тиолазы]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плазмалогенов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(активности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ДГАФАТ)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амниоцитах,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культуpе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хоpиона,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измеpения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концентpации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ТГХК,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ДГХК,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ОДЦЖК,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пипеколиновой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амниотической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жидкости.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847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летальный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СЦ.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пероксисомного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Х-сцепленная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адренолейкодистрофия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#300100),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псевдонеонатальная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адренолейкодистрофия,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ацил-КоА-оксидазы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#264470),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w w:val="103"/>
        </w:rPr>
        <w:t> </w:t>
      </w:r>
      <w:r>
        <w:rPr>
          <w:color w:val="333333"/>
        </w:rPr>
        <w:t>дигидроксиацетонфосфатацилтрансферазы </w:t>
      </w:r>
      <w:r>
        <w:rPr>
          <w:color w:val="333333"/>
          <w:spacing w:val="24"/>
        </w:rPr>
        <w:t> </w:t>
      </w:r>
      <w:r>
        <w:rPr>
          <w:color w:val="333333"/>
        </w:rPr>
        <w:t>(MIM </w:t>
      </w:r>
      <w:r>
        <w:rPr>
          <w:color w:val="333333"/>
          <w:spacing w:val="24"/>
        </w:rPr>
        <w:t> </w:t>
      </w:r>
      <w:r>
        <w:rPr>
          <w:color w:val="333333"/>
        </w:rPr>
        <w:t>#222765), </w:t>
      </w:r>
      <w:r>
        <w:rPr>
          <w:color w:val="333333"/>
          <w:spacing w:val="24"/>
        </w:rPr>
        <w:t> </w:t>
      </w:r>
      <w:r>
        <w:rPr>
          <w:color w:val="333333"/>
        </w:rPr>
        <w:t>недостаточность </w:t>
      </w:r>
      <w:r>
        <w:rPr>
          <w:color w:val="333333"/>
          <w:spacing w:val="24"/>
        </w:rPr>
        <w:t> </w:t>
      </w:r>
      <w:r>
        <w:rPr>
          <w:color w:val="333333"/>
        </w:rPr>
        <w:t>алкилдигидроксиацетонфосфатсинтазы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#600121),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глутаровая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III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#231690),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#266500),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гипероксалурия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#259900)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акаталазия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#115500).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разделе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будут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рассмотрены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Х-сцепленная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адренолейкодистрофия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Рефсума.</w:t>
      </w:r>
      <w:r>
        <w:rPr/>
      </w:r>
    </w:p>
    <w:p>
      <w:pPr>
        <w:pStyle w:val="BodyText"/>
        <w:spacing w:line="186" w:lineRule="auto"/>
        <w:ind w:right="7508"/>
        <w:jc w:val="both"/>
      </w:pPr>
      <w:r>
        <w:rPr>
          <w:color w:val="333333"/>
          <w:w w:val="105"/>
        </w:rPr>
        <w:t>Глава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</w:rPr>
        <w:t>Х-сцепленная</w:t>
      </w:r>
      <w:r>
        <w:rPr>
          <w:color w:val="333333"/>
          <w:spacing w:val="33"/>
        </w:rPr>
        <w:t> </w:t>
      </w:r>
      <w:r>
        <w:rPr>
          <w:color w:val="333333"/>
        </w:rPr>
        <w:t>адренолейкодистрофия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#300100.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Х-АЛД.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Х-сцепленная</w:t>
      </w:r>
      <w:r>
        <w:rPr>
          <w:rFonts w:ascii="Segoe UI Black" w:hAnsi="Segoe UI Black" w:cs="Segoe UI Black" w:eastAsia="Segoe UI Black"/>
          <w:color w:val="333333"/>
          <w:spacing w:val="-24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адренолейкодистрофия</w:t>
      </w:r>
      <w:r>
        <w:rPr>
          <w:rFonts w:ascii="Segoe UI Black" w:hAnsi="Segoe UI Black" w:cs="Segoe UI Black" w:eastAsia="Segoe UI Black"/>
          <w:color w:val="333333"/>
          <w:spacing w:val="-25"/>
          <w:w w:val="105"/>
        </w:rPr>
        <w:t> </w:t>
      </w:r>
      <w:r>
        <w:rPr>
          <w:color w:val="333333"/>
          <w:w w:val="105"/>
        </w:rPr>
        <w:t>(Х-АЛД)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веществ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Х-сцепленным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рецессивным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наследования,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сочетанным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периферической,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надпочечников.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нозологическая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1910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Haberfeld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Spieler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семью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двумя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больными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братьями.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Старший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ребенок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умер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младшего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стали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появляться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симптомы: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ухудшение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памяти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внимания,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координации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поведения,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зрение,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повысился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тонус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спастическому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7-летнему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возрасту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появилась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гиперпигментация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покровов.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Авторами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предположено,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речь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идет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Schilder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патоморфологические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ввел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термин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«диффузный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периаксиальный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энцефалит»,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характеризующий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демиелинизацию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1923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Siemerling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Creutzfeld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семилетнего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мальчика,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появилась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гиперпигментация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6,5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речи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походки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последующим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спастического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тетрапареза.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аутопсии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надпочечников,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диффузную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демиелинизацию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периваскулярным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лимфоцитов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плазматических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получили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широкое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развитие,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начиная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1980-х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гг.,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когда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Moser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повышенное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ОДЦЖК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ККФ,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плазме,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амниоцитах.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Singh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1984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доказана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процессов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пероксисомами,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относить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w w:val="103"/>
        </w:rPr>
        <w:t> </w:t>
      </w:r>
      <w:r>
        <w:rPr>
          <w:color w:val="333333"/>
        </w:rPr>
        <w:t>пероксисомных </w:t>
      </w:r>
      <w:r>
        <w:rPr>
          <w:color w:val="333333"/>
          <w:spacing w:val="25"/>
        </w:rPr>
        <w:t> </w:t>
      </w:r>
      <w:r>
        <w:rPr>
          <w:color w:val="333333"/>
        </w:rPr>
        <w:t>заболеваний.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встречаемости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1:20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мальчиков.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проявлений,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дебюта,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восемь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фенотипов: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церебральные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[детская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(ДЦ);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юношеская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(ЮЦ)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(ВЦ)];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адреномиелоневропатия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(АМН);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изолированная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надпочечниковая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(ИНН);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бессимптомная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дефекта;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атипичная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гетерозиготных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носительниц.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Х-сцепленное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рецессивное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АВСD1,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картирован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терминальном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сегменте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плеча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Х-хромосомы,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локус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Xq28.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АВСD1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трансмембранный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ALDP.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4"/>
        <w:jc w:val="left"/>
      </w:pPr>
      <w:r>
        <w:rPr>
          <w:color w:val="333333"/>
          <w:w w:val="105"/>
        </w:rPr>
        <w:t>Белок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ALDP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суперсемейству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трансмембранных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белков-транспортеров,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характеризующихся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наличием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АТФ-связывающей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кассеты.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суперсемейства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транспортируют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ионов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белков)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клеточные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субклеточные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мембраны,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подразделяются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эукариот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полутранспортеры,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нуждающиеся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димеризации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выполнения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своей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Мутационное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ALDP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ОДЦЖК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пусковым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механизмом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молекулярном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расщепления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насыщенных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ОДЦЖК,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поступающих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пищей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синтезируемых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novo,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пероксисомах.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максимальные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насыщенных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ОДЦЖК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содержатся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миелиновых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липидах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(цереброзиды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сульфатиды)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эритроцитарном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сфингомиелине.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аутоптатах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надпочечников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замещение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С16–С20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С24–С30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причем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максимальная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химической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структурой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совпадает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областями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демиелинизации.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замещение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найдено</w:t>
      </w:r>
      <w:r>
        <w:rPr/>
      </w:r>
    </w:p>
    <w:p>
      <w:pPr>
        <w:pStyle w:val="BodyText"/>
        <w:spacing w:line="186" w:lineRule="auto"/>
        <w:ind w:right="49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структуре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фосфолипидов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(особенно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фракции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фосфатидилхолина),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протеолипидах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миелина,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ганглиозидах.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миелина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резко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структура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изменена: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содержит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холестерина,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обогащенных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ОДЦЖК,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эфиры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нормальном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миелине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отсутствуют.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одновременно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важным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патогенетическим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механизмом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физико-химических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свойств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мембран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ацилпроизводных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ОДЦЖК.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Молекулярные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надпочечниковой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токсическим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действием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надпочечников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холестериновых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аномальной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структурой.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Предполагают,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избыток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ОДЦЖК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стимулирует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астроцитах,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периваскулярных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макрофагах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TNF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α-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цитокиновый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каскад,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демиелинизации,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опосредованной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первично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цитокинами,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последующей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деструкцией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миелина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Т-клетками.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6"/>
        <w:ind w:right="248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6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детской</w:t>
      </w:r>
      <w:r>
        <w:rPr>
          <w:rFonts w:ascii="Segoe UI Black" w:hAnsi="Segoe UI Black" w:cs="Segoe UI Black" w:eastAsia="Segoe UI Black"/>
          <w:color w:val="333333"/>
          <w:spacing w:val="-16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церебральной</w:t>
      </w:r>
      <w:r>
        <w:rPr>
          <w:rFonts w:ascii="Segoe UI Black" w:hAnsi="Segoe UI Black" w:cs="Segoe UI Black" w:eastAsia="Segoe UI Black"/>
          <w:color w:val="333333"/>
          <w:spacing w:val="-16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формы</w:t>
      </w:r>
      <w:r>
        <w:rPr>
          <w:rFonts w:ascii="Segoe UI Black" w:hAnsi="Segoe UI Black" w:cs="Segoe UI Black" w:eastAsia="Segoe UI Black"/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7,2±1,7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86%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предшествуют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лабораторным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признакам</w:t>
      </w:r>
      <w:r>
        <w:rPr>
          <w:color w:val="333333"/>
          <w:w w:val="103"/>
        </w:rPr>
        <w:t> </w:t>
      </w:r>
      <w:r>
        <w:rPr>
          <w:color w:val="333333"/>
        </w:rPr>
        <w:t>надпочечниковой </w:t>
      </w:r>
      <w:r>
        <w:rPr>
          <w:color w:val="333333"/>
          <w:spacing w:val="42"/>
        </w:rPr>
        <w:t> </w:t>
      </w:r>
      <w:r>
        <w:rPr>
          <w:color w:val="333333"/>
        </w:rPr>
        <w:t>недостаточности.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Эта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поведенческими,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интеллектуальными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двигательными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гиперактивное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наоборот,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аутистическое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поведение,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агрессивности,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проблемы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обучения,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памяти,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внимания,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деменция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походки.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(гомонимная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гемианопсия,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зрительная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агнозия,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острая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потеря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нервов)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слуха;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надпочечниковой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(гиперпигментация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покровов,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общая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слабость,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рвота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тошнота).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фокальные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мультифокальные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развиваются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спастический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слепота,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глухота,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отвечающие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Смертельный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7" w:lineRule="auto" w:before="15"/>
        <w:ind w:right="24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Юношеская</w:t>
      </w:r>
      <w:r>
        <w:rPr>
          <w:rFonts w:ascii="Segoe UI Black" w:hAnsi="Segoe UI Black" w:cs="Segoe UI Black" w:eastAsia="Segoe UI Black"/>
          <w:color w:val="333333"/>
          <w:spacing w:val="-15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форма</w:t>
      </w:r>
      <w:r>
        <w:rPr>
          <w:rFonts w:ascii="Segoe UI Black" w:hAnsi="Segoe UI Black" w:cs="Segoe UI Black" w:eastAsia="Segoe UI Black"/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10–21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сходна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ДЦ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деменция,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остроты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слуха,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судороги.</w:t>
      </w:r>
      <w:r>
        <w:rPr/>
      </w:r>
    </w:p>
    <w:p>
      <w:pPr>
        <w:pStyle w:val="BodyText"/>
        <w:spacing w:line="186" w:lineRule="auto"/>
        <w:ind w:right="524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Взрослая</w:t>
      </w:r>
      <w:r>
        <w:rPr>
          <w:rFonts w:ascii="Segoe UI Black" w:hAnsi="Segoe UI Black" w:cs="Segoe UI Black" w:eastAsia="Segoe UI Black"/>
          <w:color w:val="333333"/>
          <w:spacing w:val="-16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церебральная</w:t>
      </w:r>
      <w:r>
        <w:rPr>
          <w:rFonts w:ascii="Segoe UI Black" w:hAnsi="Segoe UI Black" w:cs="Segoe UI Black" w:eastAsia="Segoe UI Black"/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Х-АЛД.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широкий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диапазон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колеблется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третьего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пятого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десятилетия.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деменция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шизофреноподобный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дисфагия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выпадения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зрения.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неблагоприятный: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прогрессирует,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смерти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98" w:lineRule="exact"/>
        <w:ind w:right="0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Адреномиелоневропатия</w:t>
      </w:r>
      <w:r>
        <w:rPr>
          <w:rFonts w:ascii="Segoe UI Black" w:hAnsi="Segoe UI Black" w:cs="Segoe UI Black" w:eastAsia="Segoe UI Black"/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взрослых.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колеблется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широком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диапазоне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Гиперпигментация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кожного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покрова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детстве,</w:t>
      </w:r>
      <w:r>
        <w:rPr/>
      </w:r>
    </w:p>
    <w:p>
      <w:pPr>
        <w:spacing w:after="0" w:line="224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02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опережая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надпочечниковой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расстройств.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40%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надпочечниковая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предшествует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совпадает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неврологической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симптоматикой.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обследовании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этапах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нижний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парапарез,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вибрационной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чувствительности.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чувствительности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тазовых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органов.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эмоциональных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депрессивных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различна.</w:t>
      </w:r>
      <w:r>
        <w:rPr/>
      </w:r>
    </w:p>
    <w:p>
      <w:pPr>
        <w:pStyle w:val="BodyText"/>
        <w:spacing w:line="187" w:lineRule="auto"/>
        <w:ind w:right="248"/>
        <w:jc w:val="left"/>
      </w:pPr>
      <w:r>
        <w:rPr>
          <w:rFonts w:ascii="Segoe UI Black" w:hAnsi="Segoe UI Black"/>
          <w:color w:val="333333"/>
          <w:w w:val="105"/>
        </w:rPr>
        <w:t>Изолированная</w:t>
      </w:r>
      <w:r>
        <w:rPr>
          <w:rFonts w:ascii="Segoe UI Black" w:hAnsi="Segoe UI Black"/>
          <w:color w:val="333333"/>
          <w:spacing w:val="-2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надпочечниковая</w:t>
      </w:r>
      <w:r>
        <w:rPr>
          <w:rFonts w:ascii="Segoe UI Black" w:hAnsi="Segoe UI Black"/>
          <w:color w:val="333333"/>
          <w:spacing w:val="-24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недостаточность</w:t>
      </w:r>
      <w:r>
        <w:rPr>
          <w:rFonts w:ascii="Segoe UI Black" w:hAnsi="Segoe UI Black"/>
          <w:color w:val="333333"/>
          <w:spacing w:val="-24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частотой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w w:val="103"/>
        </w:rPr>
        <w:t> </w:t>
      </w:r>
      <w:r>
        <w:rPr>
          <w:color w:val="333333"/>
        </w:rPr>
        <w:t>хронической </w:t>
      </w:r>
      <w:r>
        <w:rPr>
          <w:color w:val="333333"/>
          <w:spacing w:val="12"/>
        </w:rPr>
        <w:t> </w:t>
      </w:r>
      <w:r>
        <w:rPr>
          <w:color w:val="333333"/>
        </w:rPr>
        <w:t>надпочечниковой </w:t>
      </w:r>
      <w:r>
        <w:rPr>
          <w:color w:val="333333"/>
          <w:spacing w:val="13"/>
        </w:rPr>
        <w:t> </w:t>
      </w:r>
      <w:r>
        <w:rPr>
          <w:color w:val="333333"/>
        </w:rPr>
        <w:t>недостаточности.</w:t>
      </w:r>
      <w:r>
        <w:rPr/>
      </w:r>
    </w:p>
    <w:p>
      <w:pPr>
        <w:pStyle w:val="BodyText"/>
        <w:spacing w:line="187" w:lineRule="auto"/>
        <w:ind w:right="248"/>
        <w:jc w:val="left"/>
      </w:pPr>
      <w:r>
        <w:rPr>
          <w:color w:val="333333"/>
          <w:w w:val="105"/>
        </w:rPr>
        <w:t>Редко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(10%)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rFonts w:ascii="Segoe UI Black" w:hAnsi="Segoe UI Black"/>
          <w:color w:val="333333"/>
          <w:w w:val="105"/>
        </w:rPr>
        <w:t>бессимптомные</w:t>
      </w:r>
      <w:r>
        <w:rPr>
          <w:rFonts w:ascii="Segoe UI Black" w:hAnsi="Segoe UI Black"/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наличии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дефекта)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симптоматикой,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досимптоматической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87" w:lineRule="auto"/>
        <w:ind w:right="202"/>
        <w:jc w:val="left"/>
      </w:pPr>
      <w:r>
        <w:rPr>
          <w:rFonts w:ascii="Segoe UI Black" w:hAnsi="Segoe UI Black"/>
          <w:color w:val="333333"/>
          <w:w w:val="105"/>
        </w:rPr>
        <w:t>Атипичная</w:t>
      </w:r>
      <w:r>
        <w:rPr>
          <w:rFonts w:ascii="Segoe UI Black" w:hAnsi="Segoe UI Black"/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изолированно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мозжечковыми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w w:val="103"/>
        </w:rPr>
        <w:t> </w:t>
      </w:r>
      <w:r>
        <w:rPr>
          <w:color w:val="333333"/>
        </w:rPr>
        <w:t>надпочечниковой </w:t>
      </w:r>
      <w:r>
        <w:rPr>
          <w:color w:val="333333"/>
          <w:spacing w:val="42"/>
        </w:rPr>
        <w:t> </w:t>
      </w:r>
      <w:r>
        <w:rPr>
          <w:color w:val="333333"/>
        </w:rPr>
        <w:t>недостаточности.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Неврологическую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симптоматику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гетерозиготных</w:t>
      </w:r>
      <w:r>
        <w:rPr>
          <w:rFonts w:ascii="Segoe UI Black" w:hAnsi="Segoe UI Black" w:cs="Segoe UI Black" w:eastAsia="Segoe UI Black"/>
          <w:color w:val="333333"/>
          <w:spacing w:val="-23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носительниц.</w:t>
      </w:r>
      <w:r>
        <w:rPr>
          <w:rFonts w:ascii="Segoe UI Black" w:hAnsi="Segoe UI Black" w:cs="Segoe UI Black" w:eastAsia="Segoe UI Black"/>
          <w:color w:val="333333"/>
          <w:spacing w:val="-24"/>
          <w:w w:val="105"/>
        </w:rPr>
        <w:t> </w:t>
      </w:r>
      <w:r>
        <w:rPr>
          <w:color w:val="333333"/>
          <w:w w:val="105"/>
        </w:rPr>
        <w:t>Средний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35–40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сходна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церебральной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формой,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умеренной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АМН.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Нечасто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неврологическая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сочетается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надпочечниковой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зрительных,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слуховых,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соматосенсорных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вызванных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потенциалов.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АМН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таковыми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аксональной,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сенсомоторной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полиневропатии.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криза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надпочечниковой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электролитов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кортизол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АКТГ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гиперинтенсивный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сигнал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(Т2W)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мозолистого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кортикоспинальных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кортикопонтинных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трактов,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распространяется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затылочные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заднетеменные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демиелинизации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каудальных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коррелирует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корковыми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слуха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6.4).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(Т2W)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свидетельствует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распаде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миелина,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наличии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воспалительной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реакции.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участки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кальцификации.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сопровождается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демиелинизацией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периферических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нервов.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319718"/>
            <wp:effectExtent l="0" t="0" r="0" b="0"/>
            <wp:docPr id="53" name="image3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8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319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6"/>
        <w:ind w:right="877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9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6.4.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Х-сцепленной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адренолейкодистрофии: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симметричная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теменно-затылочных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регионов;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односторонняя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теменно-затылочных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областей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Loes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предложена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34-балльная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система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оценки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тяжести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установлены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корреляции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скоростью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шкала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используется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подборе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ТГСК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динамического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контроля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проводимое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эритроцитах,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лейкоцитах,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ОДЦЖК,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тетракозановой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(С24:0)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гексакозановой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(С26:0)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соотношений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С24:0/С22:0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С26:0/С22:0.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Вопросы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стоят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остро,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многим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поставлен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Первоначально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использовали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глицеротриолеатное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масло,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применении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отмечалось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ОДЦЖК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30–40%.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Следующим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этапом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эруковой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(С22–1)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олеиновой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кислотой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смеси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1:4.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смесь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известна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названием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масло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Лоренцо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(SHS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Ltd,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компания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«Нутриция»).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Масло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Лоренцо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апробировано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медицинских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центрах,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эффективность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оценить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сложно.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получен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положительный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эффект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доклинической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6.3–6.5).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Moser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считают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неэффективным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выраженными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нарушениями.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Всем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надпочечниковой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стероидной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контролем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гормонов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электролитов.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традиционным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церебральной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считают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трансплантацию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гемопоэтических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сложностью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поиск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донора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посттрансплантационных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осложненений.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Другим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генотерапия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лентивирусного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вектора,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модифицируют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собственные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CD34+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внедряя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нормальный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ABCD1.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узкого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терапевтического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пропущены.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3946pt;width:538.8pt;height:52.25pt;mso-position-horizontal-relative:page;mso-position-vertical-relative:paragraph;z-index:198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834"/>
                    <w:gridCol w:w="4010"/>
                    <w:gridCol w:w="5919"/>
                  </w:tblGrid>
                  <w:tr>
                    <w:trPr>
                      <w:trHeight w:val="405" w:hRule="exact"/>
                    </w:trPr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0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49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Необходимое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среднее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количество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энергии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день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[ккал(кДж)/день]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6" w:right="20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Необходимое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ежедневное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количество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масла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Лоренцо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мл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(20%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от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суточной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энергетической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потребности)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1–3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года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0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1230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(5150)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0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1715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(7160)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8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8–10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01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1970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(8240)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6.3.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Рекомендуемые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масло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Лоренцо</w:t>
      </w:r>
      <w:r>
        <w:rPr/>
      </w:r>
    </w:p>
    <w:p>
      <w:pPr>
        <w:spacing w:after="0" w:line="224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Segoe UI" w:hAnsi="Segoe UI" w:cs="Segoe UI" w:eastAsia="Segoe UI"/>
          <w:sz w:val="6"/>
          <w:szCs w:val="6"/>
        </w:rPr>
      </w:pP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4"/>
        <w:gridCol w:w="4010"/>
        <w:gridCol w:w="5919"/>
      </w:tblGrid>
      <w:tr>
        <w:trPr>
          <w:trHeight w:val="405" w:hRule="exact"/>
        </w:trPr>
        <w:tc>
          <w:tcPr>
            <w:tcW w:w="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90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11–14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  <w:p>
            <w:pPr>
              <w:pStyle w:val="TableParagraph"/>
              <w:spacing w:line="200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лет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4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1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2220</w:t>
            </w:r>
            <w:r>
              <w:rPr>
                <w:rFonts w:ascii="Segoe UI"/>
                <w:color w:val="333333"/>
                <w:spacing w:val="-21"/>
                <w:w w:val="105"/>
                <w:sz w:val="19"/>
              </w:rPr>
              <w:t> </w:t>
            </w:r>
            <w:r>
              <w:rPr>
                <w:rFonts w:ascii="Segoe UI"/>
                <w:color w:val="333333"/>
                <w:w w:val="105"/>
                <w:sz w:val="19"/>
              </w:rPr>
              <w:t>(9270)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5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-6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55</w:t>
            </w:r>
            <w:r>
              <w:rPr>
                <w:rFonts w:ascii="Segoe UI"/>
                <w:sz w:val="19"/>
              </w:rPr>
            </w:r>
          </w:p>
        </w:tc>
      </w:tr>
    </w:tbl>
    <w:p>
      <w:pPr>
        <w:pStyle w:val="BodyText"/>
        <w:spacing w:line="218" w:lineRule="exact"/>
        <w:ind w:right="0"/>
        <w:jc w:val="left"/>
      </w:pPr>
      <w:r>
        <w:rPr/>
        <w:pict>
          <v:shape style="position:absolute;margin-left:28.449999pt;margin-top:9.710293pt;width:538.8pt;height:72.45pt;mso-position-horizontal-relative:page;mso-position-vertical-relative:paragraph;z-index:2008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846"/>
                    <w:gridCol w:w="4096"/>
                    <w:gridCol w:w="5821"/>
                  </w:tblGrid>
                  <w:tr>
                    <w:trPr>
                      <w:trHeight w:val="405" w:hRule="exact"/>
                    </w:trPr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0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46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Среднее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количество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энергии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день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[ккал(кДж)/день]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8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91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Ограничение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поступления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жиров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день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(15%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от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энергетической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3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потребности)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1–3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года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0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1230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(5150)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8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4–6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0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1715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(7160)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8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8–10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40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1970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(8240)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8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11–14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лет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09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2220</w:t>
                        </w:r>
                        <w:r>
                          <w:rPr>
                            <w:rFonts w:asci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(9270)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82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6.4.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Ежедневная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потребность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жирах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6"/>
        <w:rPr>
          <w:rFonts w:ascii="Segoe UI" w:hAnsi="Segoe UI" w:cs="Segoe UI" w:eastAsia="Segoe UI"/>
          <w:sz w:val="20"/>
          <w:szCs w:val="20"/>
        </w:rPr>
      </w:pPr>
    </w:p>
    <w:p>
      <w:pPr>
        <w:pStyle w:val="BodyText"/>
        <w:spacing w:line="240" w:lineRule="auto" w:before="54"/>
        <w:ind w:right="0"/>
        <w:jc w:val="left"/>
      </w:pPr>
      <w:r>
        <w:rPr/>
        <w:pict>
          <v:shape style="position:absolute;margin-left:28.449999pt;margin-top:14.126656pt;width:538.8pt;height:294.45pt;mso-position-horizontal-relative:page;mso-position-vertical-relative:paragraph;z-index:203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048"/>
                    <w:gridCol w:w="5334"/>
                    <w:gridCol w:w="3380"/>
                  </w:tblGrid>
                  <w:tr>
                    <w:trPr>
                      <w:trHeight w:val="208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Продукты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Разрешенные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продукты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Неразрешенные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продукты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40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Мясо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домашняя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птица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74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Постное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мясо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говядины,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ягненка,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индюка,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курицы,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свинины,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нежирный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окорок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бекон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сорта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мяса,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сосиски,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салями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Рыба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68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«Белая»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рыба,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числе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пикша,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«морской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язык»,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камбала,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креветка,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тунец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1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Рыбные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масла,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числе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сардины,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скумбрии,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копченая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сельдь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5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Молоко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молочные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продукты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50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Низкожировые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молочные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продукты: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молоко,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йогурт,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сыры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менее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3%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жирности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55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Молоко,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сыры,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йогурт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высокой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жирности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Яйца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умеренном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количестве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5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Бобовые,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орехи,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семена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Фасоль,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чечевица,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горох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Орехи,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семена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Фрукты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фрукты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исключением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перечисленных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колонке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«Неразрешенные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продукты»)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Авокадо,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оливки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Овощи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овощи,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исключением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указанных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колонке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3" w:right="7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«Неразрешенные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продукты».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Низкожировые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чипсы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(менее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упаковке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упаковки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день)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Чипсы,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жареный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картофель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17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Низкожировой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маргарин,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применение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глицеротриолеатного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масла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сливочные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подсолнечные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масла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маргарин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04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Хлеб,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макароны,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рис,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кукуруза,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кукурузный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завтрак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84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сорта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хлеба,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макароны,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рис,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мучные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изделия,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большинство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сортов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кукурузы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завтрака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Кукуруза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завтрака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орехами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Кексы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бисквиты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27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Низкожировые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кексы/бисквиты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(не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3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суммарно)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Другие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виды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кексов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бисквитов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Пудинги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десерты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3" w:right="52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Желе,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шербет,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меренга,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сливочно-молочный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пудинг,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сладкий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заварной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крем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5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Мороженое,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молочный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пудинг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десерты,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приготовленные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молока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высокой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жирности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Сахар,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варенье,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паста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Любой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вид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сахара,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джем,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мармелад,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мед,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сироп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55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Шоколадная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паста,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арахисовое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масло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Супы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Низкокалорийные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Супы-крема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04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Напитки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33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Фруктовые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соки,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чаи,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кофе,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низкожировое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какао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3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Какао,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регулярный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шоколада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6.5.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Низкожировая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Х-АЛД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3"/>
        <w:rPr>
          <w:rFonts w:ascii="Segoe UI" w:hAnsi="Segoe UI" w:cs="Segoe UI" w:eastAsia="Segoe UI"/>
          <w:sz w:val="14"/>
          <w:szCs w:val="14"/>
        </w:rPr>
      </w:pPr>
    </w:p>
    <w:p>
      <w:pPr>
        <w:pStyle w:val="BodyText"/>
        <w:spacing w:line="224" w:lineRule="exact" w:before="54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9"/>
        <w:jc w:val="both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Х-АЛД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использованием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(определение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ОДЦЖК),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методов.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обследования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родственников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материнской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линии.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545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церебральных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/>
      </w:r>
    </w:p>
    <w:p>
      <w:pPr>
        <w:pStyle w:val="BodyText"/>
        <w:spacing w:line="186" w:lineRule="auto"/>
        <w:ind w:right="9023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#266500.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относящееся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пероксисомных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болезней.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Взрослая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(классическая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1946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норвежским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Sigwald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1"/>
          <w:w w:val="105"/>
        </w:rPr>
        <w:t>Refsum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назвал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heredopathia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atactica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polyneuritiformis.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называют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классическая,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Рефсума,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поскольку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существует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младенческая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Рефсума,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биогенеза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пероксисом.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Редкое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мире.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spacing w:val="-4"/>
          <w:w w:val="105"/>
        </w:rPr>
        <w:t>PAHX,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фитаноил-КоА-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гидроксилазу,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10pter–p11.2.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Фитановая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(3,7,11,15-тетраметилгексадекановая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кислота)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поступает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организм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пищи.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соединение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жирным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кислотам,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силу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своих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структурных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особенностей,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метаболизируется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путь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β-окисления,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подвергается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α-окислению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пероксисомах.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стадий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реакций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катализируется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ферментом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фитаноил-КоА-гидроксилазой,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превращает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фитановую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2-гидроксифитаноил-КоА.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дефекте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Фитановая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замещать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(например,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линолиевую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арахидоновую)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липидных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слоях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тканей.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объясняют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формирование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ихтиоза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25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полинейропатии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Рефсума.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Возраст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широкий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диапазон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Раннее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начало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ассоциировано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прогнозом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симптомами,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появляющимися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10–15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полиневропатия,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слуха,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аносмия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ихтиоз.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смешанная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сенсомоторная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полинейропатия,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односторонний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Первоначально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незначительно,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слабость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дистальных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нижних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конечностей.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мышцы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туловища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верхних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глубокой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чувствительности,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вибрационной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проприоцептивной.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атаксия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симтомом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манифестация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сроки,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полиневропатия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сетчатки.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Описанные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Рефсумом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четыре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(ихтиоз,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полиневропатия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сочетанно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пациента.</w:t>
      </w:r>
      <w:r>
        <w:rPr/>
      </w:r>
    </w:p>
    <w:p>
      <w:pPr>
        <w:pStyle w:val="BodyText"/>
        <w:spacing w:line="186" w:lineRule="auto"/>
        <w:ind w:right="241"/>
        <w:jc w:val="left"/>
      </w:pPr>
      <w:r>
        <w:rPr>
          <w:color w:val="333333"/>
          <w:w w:val="105"/>
        </w:rPr>
        <w:t>Некоторые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Рефсума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хроническую.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полиневропатия,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слабость,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атаксия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внезапная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потеря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слуха,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ихтиоз,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сердечного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ритма,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печеночных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трансаминаз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билирубина.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Провоцирующими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факторами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похудание,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стрессы,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травма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инфекционные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хронической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ведущим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незначительно.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Аносмия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нейросенсорная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тугоухость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пациентов.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Методом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хромато-масс-спектрометрии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диетотерапия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ограничение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снизить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употребление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зеленых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овощей,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говядины,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рыбы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(тунец,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пикша,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треска).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ритма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сердца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антиаритмических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препаратов.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плазмаферез.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отметить,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жесткая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резкой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потере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массы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парадоксальному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фитановой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мобилизации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жиров,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вызывая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резкое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ухудшение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пациента.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отягощенных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правильном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соблюдении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благоприятный.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избежать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улучшить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качество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пациентов.</w:t>
      </w:r>
      <w:r>
        <w:rPr/>
      </w:r>
    </w:p>
    <w:p>
      <w:pPr>
        <w:pStyle w:val="BodyText"/>
        <w:spacing w:line="186" w:lineRule="auto"/>
        <w:ind w:right="698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86" w:lineRule="auto" w:before="0" w:after="0"/>
        <w:ind w:left="406" w:right="293" w:hanging="202"/>
        <w:jc w:val="left"/>
      </w:pPr>
      <w:r>
        <w:rPr>
          <w:color w:val="333333"/>
          <w:w w:val="105"/>
        </w:rPr>
        <w:t>Краснопольская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К.Д.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Справочное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пособие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Москва,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364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Jean.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Nervous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System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Childhood.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Edition.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Barkovich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A.J.,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Peck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W.W.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Zellweger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syndrome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2"/>
          <w:w w:val="105"/>
        </w:rPr>
        <w:t>AJNR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Neuroradiol.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1997.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1163–1170.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Gilles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Raymond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Neurology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Herediatary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Children.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York,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1996.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379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Menkes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J.H.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Textbook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еd.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Philadelphia: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&amp;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Febiger,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1985.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91–98.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86" w:lineRule="auto" w:before="17" w:after="0"/>
        <w:ind w:left="406" w:right="259" w:hanging="202"/>
        <w:jc w:val="left"/>
      </w:pPr>
      <w:r>
        <w:rPr>
          <w:color w:val="333333"/>
          <w:spacing w:val="-3"/>
          <w:w w:val="105"/>
        </w:rPr>
        <w:t>Poggi-Travert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Fournier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1"/>
          <w:w w:val="105"/>
        </w:rPr>
        <w:t>Poll-The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B.T.,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Saudubray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J.M.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approach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peroxisomal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1995.</w:t>
      </w:r>
      <w:r>
        <w:rPr>
          <w:color w:val="333333"/>
          <w:spacing w:val="-8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18.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86" w:lineRule="auto" w:before="0" w:after="0"/>
        <w:ind w:left="406" w:right="309" w:hanging="202"/>
        <w:jc w:val="left"/>
      </w:pPr>
      <w:r>
        <w:rPr>
          <w:color w:val="333333"/>
          <w:spacing w:val="-1"/>
          <w:w w:val="105"/>
        </w:rPr>
        <w:t>Poll-The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B.T.,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Saudubray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J.M.,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Ogier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Infantile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1"/>
          <w:w w:val="105"/>
        </w:rPr>
        <w:t>Refsum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disease: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peroxisomal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disorder: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Comparison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Zellweger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syndrome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neonatal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adrenoleukodystrophy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Eur.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1"/>
          <w:w w:val="105"/>
        </w:rPr>
        <w:t>Pediatr.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1987.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146.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477.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86" w:lineRule="auto" w:before="0" w:after="0"/>
        <w:ind w:left="406" w:right="287" w:hanging="202"/>
        <w:jc w:val="left"/>
      </w:pPr>
      <w:r>
        <w:rPr>
          <w:color w:val="333333"/>
          <w:w w:val="105"/>
        </w:rPr>
        <w:t>Prasad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A.N.,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Prasad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floppy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infant: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contribution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genetic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Brain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Development.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2003.</w:t>
      </w:r>
      <w:r>
        <w:rPr>
          <w:color w:val="333333"/>
          <w:w w:val="103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27.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457–476.</w:t>
      </w:r>
      <w:r>
        <w:rPr/>
      </w:r>
    </w:p>
    <w:p>
      <w:pPr>
        <w:pStyle w:val="BodyText"/>
        <w:numPr>
          <w:ilvl w:val="0"/>
          <w:numId w:val="15"/>
        </w:numPr>
        <w:tabs>
          <w:tab w:pos="407" w:val="left" w:leader="none"/>
        </w:tabs>
        <w:spacing w:line="186" w:lineRule="auto" w:before="0" w:after="0"/>
        <w:ind w:left="406" w:right="597" w:hanging="202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C.R.,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Beaudet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Sly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W.S.,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Valle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Basis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McGraw-Hill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(pub.)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(8th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ed.),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6338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/>
      </w:r>
    </w:p>
    <w:p>
      <w:pPr>
        <w:pStyle w:val="BodyText"/>
        <w:numPr>
          <w:ilvl w:val="0"/>
          <w:numId w:val="16"/>
        </w:numPr>
        <w:tabs>
          <w:tab w:pos="407" w:val="left" w:leader="none"/>
        </w:tabs>
        <w:spacing w:line="179" w:lineRule="exact" w:before="0" w:after="0"/>
        <w:ind w:left="210" w:right="0" w:hanging="6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(eds).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McGraw–Hill,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2001.</w:t>
      </w:r>
      <w:r>
        <w:rPr/>
      </w:r>
    </w:p>
    <w:p>
      <w:pPr>
        <w:pStyle w:val="BodyText"/>
        <w:numPr>
          <w:ilvl w:val="0"/>
          <w:numId w:val="16"/>
        </w:numPr>
        <w:tabs>
          <w:tab w:pos="407" w:val="left" w:leader="none"/>
        </w:tabs>
        <w:spacing w:line="186" w:lineRule="auto" w:before="17" w:after="0"/>
        <w:ind w:left="210" w:right="1132" w:hanging="6"/>
        <w:jc w:val="left"/>
      </w:pPr>
      <w:r>
        <w:rPr>
          <w:color w:val="333333"/>
          <w:spacing w:val="-4"/>
          <w:w w:val="105"/>
        </w:rPr>
        <w:t>Takahashi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Y.,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Suzuki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Y.,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Kumazaki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Epilepsy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peroxisomal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Epilepsia.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1997.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182–188.</w:t>
      </w:r>
      <w:r>
        <w:rPr>
          <w:color w:val="333333"/>
          <w:spacing w:val="28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Менкеса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#309400.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волос,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курчавых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волос,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рогов.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Менкеса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Х-сцепленное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связанное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ионов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дефектам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медьсодержащих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Menkes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1962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семье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англо-ирландского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происхождения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четырех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поколениях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пять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мальчиков,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сходную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картину.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Обращало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внимание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сочетание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тяжелых,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быстропрогрессирующих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волос.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Волосы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членов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семьи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тонкие,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извитые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белые,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микроскопическом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найдены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узелки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скрученность.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родословной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установлен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Х-сцепленный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рецессивный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наследования.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1:40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000–1:350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мальчиков.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Менкеса)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мягкую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рогов)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#304150).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Х-сцепленное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рецессивное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4"/>
          <w:w w:val="105"/>
        </w:rPr>
        <w:t>ATP7A,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картированного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Хq12–q13.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200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Менкеса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крупными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делециями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4"/>
          <w:w w:val="105"/>
        </w:rPr>
        <w:t>ATP7A.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4"/>
          <w:w w:val="105"/>
        </w:rPr>
        <w:t>ATP7A,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полипептидов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трансмембранного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ионов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Ионы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незаменимым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микроэлементом,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входящим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структуру,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крайней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мере,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ферментов.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Патогенетические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механизмы,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приводящие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заболеванию,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сочетанной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медьсодержащих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участвующих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окислительном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фосфорилировании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(поражение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гипотония),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меланина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(гипопигментация),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процессинге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коллагена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(аномалии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стенки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артерий,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дивертикулы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мочевого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тракта,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гиперподвижность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гиперрастяжимость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затылочные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рога)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кератина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(pili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torti),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дезинтоксикации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свободных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радикалов,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продукции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(неврологические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изменения).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гипотермия,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гипербилирубинемия,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лица: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толстые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отвисшие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щеки,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редкие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брови,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твердого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нёба,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микрогнатия.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неонатальный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волосы,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изменены,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узелков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/>
      </w:r>
    </w:p>
    <w:p>
      <w:pPr>
        <w:spacing w:after="0" w:line="186" w:lineRule="auto"/>
        <w:jc w:val="left"/>
        <w:sectPr>
          <w:footerReference w:type="default" r:id="rId56"/>
          <w:pgSz w:w="11900" w:h="16840"/>
          <w:pgMar w:footer="253" w:header="280" w:top="480" w:bottom="440" w:left="360" w:right="360"/>
          <w:pgNumType w:start="9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волосах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(trichorexis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nodosa)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веретенообразные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волосы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(monilethrix).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w w:val="103"/>
        </w:rPr>
        <w:t> </w:t>
      </w:r>
      <w:r>
        <w:rPr>
          <w:color w:val="333333"/>
        </w:rPr>
        <w:t>себорейный </w:t>
      </w:r>
      <w:r>
        <w:rPr>
          <w:color w:val="333333"/>
          <w:spacing w:val="7"/>
        </w:rPr>
        <w:t> </w:t>
      </w:r>
      <w:r>
        <w:rPr>
          <w:color w:val="333333"/>
        </w:rPr>
        <w:t>дерматит.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2–3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очевидными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отставание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потерей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приступов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(фокальные,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генерализованные,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миоклонические).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формируется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тетрапарез.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гипотермии,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заболеваниями.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трихополидистрофия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очевидной: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волосы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спутанные,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тусклые,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жесткие,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седые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волосы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цвета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слоновой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7.1).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осложнения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сосудистой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субдуральных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кровоизлияний,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разрывов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артерий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тромботической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ангиографии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визуализируются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удлиненные,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извитые,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различного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калибра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артерии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чередованием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областей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расширения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органах,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конечностях.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контрастной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рентгенографии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дивертикулы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мочевого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тракта,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привести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разрывам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предрасполагают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рекуррентным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инфекциям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мочевого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тракта,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становится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проблемой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длительным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сроком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рентгенологическом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скелета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остеопороз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расширение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метафизов,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швов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добавочные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вормиевы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косточки.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переломы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ребер,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гиперрастяжимость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гипопигментация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гиперподвижность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суставов.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эмфизема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легких,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радужки.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частичную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нервов.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08322" cy="3795903"/>
            <wp:effectExtent l="0" t="0" r="0" b="0"/>
            <wp:docPr id="55" name="image3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9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8322" cy="379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97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7.1.</w:t>
      </w:r>
      <w:r>
        <w:rPr>
          <w:rFonts w:ascii="Segoe UI Semibold" w:hAnsi="Segoe UI Semibold"/>
          <w:b/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структуры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волос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Менкеса.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«Стальные»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волосы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Синдром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рогов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«мягкая»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характеризующаяся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соединительной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ткани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манифестацией.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детстве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грыжи,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гиперрастяжимость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кожи,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гиперподвижность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суставов,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дивертикулы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мочевого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тракта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(которые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осложняться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гидронефрозом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гидроуpетеpом).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рентгенологическом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скелета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оссифицированные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затылочные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рога,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деформации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скелета,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укорочение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плечевой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молотообразную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деформацию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латерального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ключицы,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широкие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ключицы.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артериографии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извитость,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удлинение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стеноз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артерий.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диарея,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служащая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перистальтики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кишечника,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ортостатическая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артериальная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гипотония.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Интеллектуальное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нижней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границе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нормы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w w:val="103"/>
        </w:rPr>
        <w:t> </w:t>
      </w:r>
      <w:r>
        <w:rPr>
          <w:color w:val="333333"/>
        </w:rPr>
        <w:t>умственная </w:t>
      </w:r>
      <w:r>
        <w:rPr>
          <w:color w:val="333333"/>
          <w:spacing w:val="8"/>
        </w:rPr>
        <w:t> </w:t>
      </w:r>
      <w:r>
        <w:rPr>
          <w:color w:val="333333"/>
        </w:rPr>
        <w:t>отсталость.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7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установлен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радиологических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данных.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Микроскопическое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помогает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церулоплазмина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биопсии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низкое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слизистой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оболочке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кишечника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высокое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содержание.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МРТ/КТ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субкортикальную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атрофию,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фокальные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некроза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мозжечка.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мультифокальные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спайки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медленно-волновую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активность.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946"/>
        <w:jc w:val="left"/>
      </w:pPr>
      <w:r>
        <w:rPr>
          <w:color w:val="333333"/>
          <w:w w:val="105"/>
        </w:rPr>
        <w:t>Применяют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введение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гистидината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0,2–0,45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мг/день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внутривенно,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восстановление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нормального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ионов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медьзависимых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(церулоплазмин)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сыворотке,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ЦСЖ.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малоэффективно.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переживают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десятилетие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децеребрационной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ригидности.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</w:rPr>
        <w:t>Гепатолентикулярная </w:t>
      </w:r>
      <w:r>
        <w:rPr>
          <w:color w:val="333333"/>
          <w:spacing w:val="38"/>
        </w:rPr>
        <w:t> </w:t>
      </w:r>
      <w:r>
        <w:rPr>
          <w:color w:val="333333"/>
        </w:rPr>
        <w:t>дегенерация</w:t>
      </w:r>
      <w:r>
        <w:rPr/>
      </w:r>
    </w:p>
    <w:p>
      <w:pPr>
        <w:pStyle w:val="BodyText"/>
        <w:spacing w:line="185" w:lineRule="auto" w:before="18"/>
        <w:ind w:right="20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#277900.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гепатоцеребральная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дистрофия,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Вильсона,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Вильсона–Коновалова.</w:t>
      </w:r>
      <w:r>
        <w:rPr>
          <w:color w:val="333333"/>
          <w:w w:val="103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Гепатолентикулярная</w:t>
      </w:r>
      <w:r>
        <w:rPr>
          <w:rFonts w:ascii="Segoe UI Black" w:hAnsi="Segoe UI Black" w:cs="Segoe UI Black" w:eastAsia="Segoe UI Black"/>
          <w:color w:val="333333"/>
          <w:spacing w:val="-32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дегенерация</w:t>
      </w:r>
      <w:r>
        <w:rPr>
          <w:rFonts w:ascii="Segoe UI Black" w:hAnsi="Segoe UI Black" w:cs="Segoe UI Black" w:eastAsia="Segoe UI Black"/>
          <w:color w:val="333333"/>
          <w:spacing w:val="-31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(ГЛД)</w:t>
      </w:r>
      <w:r>
        <w:rPr>
          <w:rFonts w:ascii="Segoe UI Black" w:hAnsi="Segoe UI Black" w:cs="Segoe UI Black" w:eastAsia="Segoe UI Black"/>
          <w:color w:val="333333"/>
          <w:spacing w:val="-32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—</w:t>
      </w:r>
      <w:r>
        <w:rPr>
          <w:rFonts w:ascii="Segoe UI Black" w:hAnsi="Segoe UI Black" w:cs="Segoe UI Black" w:eastAsia="Segoe UI Black"/>
          <w:color w:val="333333"/>
          <w:spacing w:val="-31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4"/>
          <w:w w:val="105"/>
        </w:rPr>
        <w:t>ATP7B,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кодирующем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полипептидов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медьтранспортирующей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АТФазы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тканях,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ганглиях.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Westphal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1883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Strumpell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1898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названием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псевдосклероз,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рассеянного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склероза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распространенные,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размашистые,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ритмичные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непроизвольные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конечностях,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тонуса,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амимия,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дизартрия,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серьезные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Kayser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Fleischer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псевдосклерозом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специфическую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пигментацию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краю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роговицы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медного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цвета.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Первое</w:t>
      </w:r>
      <w:r>
        <w:rPr/>
      </w:r>
    </w:p>
    <w:p>
      <w:pPr>
        <w:pStyle w:val="BodyText"/>
        <w:spacing w:line="186" w:lineRule="auto"/>
        <w:ind w:right="206"/>
        <w:jc w:val="left"/>
      </w:pPr>
      <w:r>
        <w:rPr>
          <w:color w:val="333333"/>
          <w:w w:val="105"/>
        </w:rPr>
        <w:t>классическое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типичные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патологоанатомические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опубликованы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английским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Samuel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Wilson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1912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подчеркнул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обязательное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цирроза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назвал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лентикулярной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дегенерацией.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отмечены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непроизвольные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конечностях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туловище,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дрожания,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приводящая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скованности,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дисфагия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дизартрия,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аффективные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вспышки,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признаков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пирамидных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лентикулярная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псевдосклероз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Вестфаля–Штрюмпеля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предложению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H.C.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Hall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(1921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объединены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названием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гепатолентикулярная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(ГЛД).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укоренилось,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гепатолентикулярной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никогда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ограничиваются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чечевицеобразными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ядрами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затрагивают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отделы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Российский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ученый-невролог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Н.В.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Коновалов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расширил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представления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патофизиологии,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патогенезе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создал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классификацию.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1:35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000–100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000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191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классификации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Н.В.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Коновалова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пять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абдоминальную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(печеночную);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ригидно-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аритмогиперкинетическую,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раннюю;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3)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дрожательно-ригидную;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4)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дрожательную;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5)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экстрапирамидно-корковую.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4"/>
          <w:w w:val="105"/>
        </w:rPr>
        <w:t>ATP7B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плече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хромосомы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(13q14.3–q21.1).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организме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содержится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50–100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меди.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5%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абсорбированной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кишечнике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суточная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потребность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1–2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день,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транспортируется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альбумином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95%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комплекса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ã-глобулинов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сыворотки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синтезируемым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печенью,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церулоплазмином.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ион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входит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состав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включающих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лизилоксидазу,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цитохром-с-оксидазу,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супероксиддисмутазу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дофамин-β-гидроксилазу.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Вильсона–Коновалова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меди</w:t>
      </w:r>
      <w:r>
        <w:rPr/>
      </w:r>
    </w:p>
    <w:p>
      <w:pPr>
        <w:pStyle w:val="BodyText"/>
        <w:spacing w:line="186" w:lineRule="auto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выведение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желчью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биосинтез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главного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медьсвязывающего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церулоплазмина.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несвязанной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меди,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увеличению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органах,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почках,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роговице,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токсическому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поражению.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</w:rPr>
        <w:t>Клиническая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</w:rPr>
        <w:t>картина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/>
        <w:ind w:right="241"/>
        <w:jc w:val="left"/>
      </w:pPr>
      <w:r>
        <w:rPr>
          <w:color w:val="333333"/>
          <w:w w:val="105"/>
        </w:rPr>
        <w:t>Клиническая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ГЛД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полиморфизмом.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ГЛД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манифестировать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детском,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подростковом,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юношеском,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зрелом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50–60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лечения).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40–50%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35–50%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психиатрических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расстройств.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вовлечении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кольцо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Кайзера–Флейшера.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Абдоминальная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хронического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гепатита,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цирроза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печени,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быстропрогрессирующего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(фульминатного)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гепатита.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Ригидно-аритмогиперкинетическая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выполнении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мелких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движений,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ригидность,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брадикинезия,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амимия,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смазанность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речи,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нередки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умеренное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интеллекта.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эпизодами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обострений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ремиссий.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Дрожательно-ригидная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пиком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юношеском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ригидность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тремор,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усиливающийся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физическом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напряжении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исчезающий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атетоидные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хореиформные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гиперкинезы,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глотания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речи.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Дрожательная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втором-третьем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десятилетии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преобладает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тремор.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брадилалия,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брадикинезия,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тяжелый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психоорганический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нередки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Экстрапирамидно-корковая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вышеописанных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Типичные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</w:rPr>
        <w:t>выраженный </w:t>
      </w:r>
      <w:r>
        <w:rPr>
          <w:color w:val="333333"/>
          <w:spacing w:val="2"/>
        </w:rPr>
        <w:t> </w:t>
      </w:r>
      <w:r>
        <w:rPr>
          <w:color w:val="333333"/>
        </w:rPr>
        <w:t>интеллектуальный </w:t>
      </w:r>
      <w:r>
        <w:rPr>
          <w:color w:val="333333"/>
          <w:spacing w:val="2"/>
        </w:rPr>
        <w:t> </w:t>
      </w:r>
      <w:r>
        <w:rPr>
          <w:color w:val="333333"/>
        </w:rPr>
        <w:t>дефицит.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биохимические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(характерно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церулоплазмина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экскреции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меди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мочой).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ядер,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некрозов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проекции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скорлупы.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офтальмологическом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щелевой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лампы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кольцо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Кайзера–Флейшера.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биоптате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меди.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Больным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строгое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соблюдение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«печеночной»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диеты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(стол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5а),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предполагающей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исключение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богатых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медью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продуктов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(шоколад,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кофе,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орехи,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бобовые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другие).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постоянный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выводящих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медь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организма.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D-пеницилламин.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рубежом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поддающихся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консервативному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лечению,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широко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применяется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пересадка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цинка,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токсичны.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тетратиомолибдат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(tetrathiomolybdate)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триентин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(trientine).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ДНК-диагностики.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545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Нейродегенеративные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мозге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относятся: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Галлервордена–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Шпатца,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нейродегенерация,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пантотенаткиназы,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HARP.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нейродегенеративных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NBIA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(NBIA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neurodegeneration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Brain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Iron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Accumulation),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подкорковых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структурах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62"/>
        <w:jc w:val="left"/>
      </w:pPr>
      <w:r>
        <w:rPr>
          <w:color w:val="333333"/>
          <w:w w:val="105"/>
        </w:rPr>
        <w:t>Термин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«нейродегенеративные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мозге»,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NBIA,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давно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известен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медицинской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практике.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Галлервордена–Шпатца,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нейроферритинопатия,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ацерулоплазминемия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NBIA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пантотенаткиназоассоциированные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нейродегенерации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(ПКАН),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spacing w:val="-4"/>
          <w:w w:val="105"/>
        </w:rPr>
        <w:t>PANK2.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Данную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группу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1922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неврологи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Hallervorden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Spatz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Галлевордена–Шпатца.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Международной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Лигой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защите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принято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называть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пантотенаткиназоассоциированная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нейродегенерация.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тем,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Галлеворден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Шпатц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сотрудничали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нацистами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Второй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мировой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войны.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Частота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неизвестна.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6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нейродегенеративных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пантотенаткиназоассоциированная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нейродегенерация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(синдром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Галлервордена–Шпатца):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атипичная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HARP.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pStyle w:val="BodyText"/>
        <w:spacing w:line="186" w:lineRule="auto" w:before="17"/>
        <w:ind w:right="4196"/>
        <w:jc w:val="left"/>
      </w:pPr>
      <w:r>
        <w:rPr>
          <w:color w:val="333333"/>
        </w:rPr>
        <w:t>Нейродегенерация, </w:t>
      </w:r>
      <w:r>
        <w:rPr>
          <w:color w:val="333333"/>
          <w:spacing w:val="11"/>
        </w:rPr>
        <w:t> </w:t>
      </w:r>
      <w:r>
        <w:rPr>
          <w:color w:val="333333"/>
        </w:rPr>
        <w:t>обусловленная </w:t>
      </w:r>
      <w:r>
        <w:rPr>
          <w:color w:val="333333"/>
          <w:spacing w:val="12"/>
        </w:rPr>
        <w:t> </w:t>
      </w:r>
      <w:r>
        <w:rPr>
          <w:color w:val="333333"/>
        </w:rPr>
        <w:t>недостаточностью </w:t>
      </w:r>
      <w:r>
        <w:rPr>
          <w:color w:val="333333"/>
          <w:spacing w:val="11"/>
        </w:rPr>
        <w:t> </w:t>
      </w:r>
      <w:r>
        <w:rPr>
          <w:color w:val="333333"/>
        </w:rPr>
        <w:t>пантотенаткиназы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MIM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#234200.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Галлервордена–Шпатца.</w:t>
      </w:r>
      <w:r>
        <w:rPr/>
      </w:r>
    </w:p>
    <w:p>
      <w:pPr>
        <w:pStyle w:val="BodyText"/>
        <w:spacing w:line="186" w:lineRule="auto"/>
        <w:ind w:right="524"/>
        <w:jc w:val="both"/>
      </w:pPr>
      <w:r>
        <w:rPr>
          <w:color w:val="333333"/>
          <w:w w:val="105"/>
        </w:rPr>
        <w:t>Нейродегенерация,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обусловленная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пантотенаткиназы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(ПКН),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нейродегенеративное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возникающее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вследствие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ганглиях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пантотенаткиназы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3"/>
          <w:w w:val="105"/>
        </w:rPr>
        <w:t>(PANK2)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коротком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плече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хромосомы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20p13–p12.3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экспрессируется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сетчатке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ганглиях.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9" w:lineRule="auto" w:before="15"/>
        <w:ind w:right="223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Пантотенаткиназа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ключевых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биосинтеза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коэнзима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цитозоле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фосфорилирования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пантотената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(витамина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B</w:t>
      </w:r>
      <w:r>
        <w:rPr>
          <w:color w:val="333333"/>
          <w:w w:val="105"/>
          <w:position w:val="-4"/>
          <w:sz w:val="16"/>
          <w:szCs w:val="16"/>
        </w:rPr>
        <w:t>5</w:t>
      </w:r>
      <w:r>
        <w:rPr>
          <w:color w:val="333333"/>
          <w:w w:val="105"/>
        </w:rPr>
        <w:t>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N-пантотеноилцистеина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пантотеина.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4"/>
          <w:w w:val="105"/>
        </w:rPr>
        <w:t>PANK2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биосинтеза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коэнзима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Коэнзим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играет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метаболизме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жирных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метаболизме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накоплении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железа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невыясненной.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</w:rPr>
        <w:t>Клиническая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</w:rPr>
        <w:t>картина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K.F.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Swaiman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характера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течения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ПКН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формы: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классическую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атипичную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7.1).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/>
        <w:pict>
          <v:shape style="position:absolute;margin-left:28.449999pt;margin-top:18.940577pt;width:538.8pt;height:131.950pt;mso-position-horizontal-relative:page;mso-position-vertical-relative:paragraph;z-index:205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404"/>
                    <w:gridCol w:w="4513"/>
                    <w:gridCol w:w="3846"/>
                  </w:tblGrid>
                  <w:tr>
                    <w:trPr>
                      <w:trHeight w:val="208" w:hRule="exact"/>
                    </w:trPr>
                    <w:tc>
                      <w:tcPr>
                        <w:tcW w:w="24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Признаки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451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Классическая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Атипичная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форма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24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Возраст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начала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51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Первое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десятилетие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жизни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Второе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третье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десятилетия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жизни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4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81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Основные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неврологические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симптомы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51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Экстрапирамидные,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пирамидные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95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речи,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психические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нарушения,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экстрапирамидные,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пирамидные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24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1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Пигментная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дегенерация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сетчатки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51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Часто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Редко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4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69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Скорость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прогрессирования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заболевания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51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65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Полная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инвалидизация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через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10–15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дебюта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23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Полная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инвалидизация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через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15–40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дебюта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  <w:tr>
                    <w:trPr>
                      <w:trHeight w:val="601" w:hRule="exact"/>
                    </w:trPr>
                    <w:tc>
                      <w:tcPr>
                        <w:tcW w:w="240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53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Изменения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МРТ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головного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мозга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4513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3" w:right="67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Симметричные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изменения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интенсивности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сигнала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проекции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бледного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шара,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напоминающие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«глаза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тигра»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7.1.</w:t>
      </w:r>
      <w:r>
        <w:rPr>
          <w:rFonts w:ascii="Segoe UI Semibold" w:hAnsi="Segoe UI Semibold"/>
          <w:b/>
          <w:color w:val="333333"/>
          <w:spacing w:val="-26"/>
          <w:w w:val="105"/>
        </w:rPr>
        <w:t> </w:t>
      </w:r>
      <w:r>
        <w:rPr>
          <w:color w:val="333333"/>
          <w:w w:val="105"/>
        </w:rPr>
        <w:t>Клинико-нейрорадиологические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особенности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нейродегенерации,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обусловленной</w:t>
      </w:r>
      <w:r>
        <w:rPr>
          <w:color w:val="333333"/>
          <w:spacing w:val="22"/>
          <w:w w:val="103"/>
        </w:rPr>
        <w:t> </w:t>
      </w:r>
      <w:r>
        <w:rPr>
          <w:color w:val="333333"/>
        </w:rPr>
        <w:t>недостаточностью </w:t>
      </w:r>
      <w:r>
        <w:rPr>
          <w:color w:val="333333"/>
          <w:spacing w:val="45"/>
        </w:rPr>
        <w:t> </w:t>
      </w:r>
      <w:r>
        <w:rPr>
          <w:color w:val="333333"/>
        </w:rPr>
        <w:t>пантотенаткиназы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0"/>
        <w:rPr>
          <w:rFonts w:ascii="Segoe UI" w:hAnsi="Segoe UI" w:cs="Segoe UI" w:eastAsia="Segoe UI"/>
          <w:sz w:val="14"/>
          <w:szCs w:val="14"/>
        </w:rPr>
      </w:pPr>
    </w:p>
    <w:p>
      <w:pPr>
        <w:pStyle w:val="BodyText"/>
        <w:spacing w:line="22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Классическая </w:t>
      </w:r>
      <w:r>
        <w:rPr>
          <w:rFonts w:ascii="Segoe UI Semibold" w:hAnsi="Segoe UI Semibold"/>
          <w:b/>
          <w:color w:val="333333"/>
          <w:spacing w:val="3"/>
        </w:rPr>
        <w:t> </w:t>
      </w:r>
      <w:r>
        <w:rPr>
          <w:rFonts w:ascii="Segoe UI Semibold" w:hAnsi="Segoe UI Semibold"/>
          <w:b/>
          <w:color w:val="333333"/>
        </w:rPr>
        <w:t>форма</w:t>
      </w:r>
      <w:r>
        <w:rPr>
          <w:rFonts w:ascii="Segoe UI Semibold" w:hAnsi="Segoe UI Semibold"/>
        </w:rPr>
      </w:r>
    </w:p>
    <w:p>
      <w:pPr>
        <w:pStyle w:val="BodyText"/>
        <w:spacing w:line="187" w:lineRule="auto" w:before="16"/>
        <w:ind w:right="241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ПКН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раннее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быстрое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сходны.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ПКН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ходьбы,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возникающие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нарастающей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дистонии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ригидности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хореические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атетоидные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Нередкий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признак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оромандибулярная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дистония.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речи,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глотания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постоянной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микротравматизации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языка.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признаки,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вовлечении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кортикоспинальных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трактов: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спастичность,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гиперрефлексия,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псевдобульбарный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рефлексы.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  <w:position w:val="8"/>
          <w:sz w:val="16"/>
          <w:szCs w:val="16"/>
        </w:rPr>
        <w:t>2</w:t>
      </w:r>
      <w:r>
        <w:rPr>
          <w:color w:val="333333"/>
          <w:w w:val="105"/>
        </w:rPr>
        <w:t>/</w:t>
      </w:r>
      <w:r>
        <w:rPr>
          <w:color w:val="333333"/>
          <w:w w:val="105"/>
          <w:position w:val="-4"/>
          <w:sz w:val="16"/>
          <w:szCs w:val="16"/>
        </w:rPr>
        <w:t>3</w:t>
      </w:r>
      <w:r>
        <w:rPr>
          <w:color w:val="333333"/>
          <w:spacing w:val="-9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сетчатки,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проявляться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«ночной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слепоты»,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дальнейшем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выпадение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зрения,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амавроз.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(3%)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переломы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трубчатых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костей,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22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сочетания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ригидности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остеопении.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29%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выраженности.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Акантоцитоз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3%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судороги.</w:t>
      </w:r>
      <w:r>
        <w:rPr/>
      </w:r>
    </w:p>
    <w:p>
      <w:pPr>
        <w:pStyle w:val="BodyText"/>
        <w:spacing w:line="186" w:lineRule="auto"/>
        <w:ind w:right="239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атипичной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ПКН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медленное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прогрессирование.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декады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13,6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Начальными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речи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эхолалии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(повторы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фраз),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тахилалии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(быстрая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речь)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дизартрии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(нарушение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артикуляции).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расстройства: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поведения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импульсивности,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эмоциональной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лабильности,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вспышек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гнева,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настроения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глубокой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депрессии.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тикозные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гиперкинезы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заикание.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интеллекта.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напоминает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Паркинсона.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сетчатки.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МР-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признак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«глаза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тигра».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(Т2W)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симметричное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проекции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бледного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шара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небольшими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(«глаза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тигра»).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Гистологически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проекции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бледного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шара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железа,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очаги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некроза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7.2).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Основным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ДНК-анализ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4"/>
          <w:w w:val="105"/>
        </w:rPr>
        <w:t>PANK2.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966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5pt;margin-top:10.066674pt;width:325.579116pt;height:187.008712pt;mso-position-horizontal-relative:page;mso-position-vertical-relative:paragraph;z-index:-259768" type="#_x0000_t75" stroked="false">
            <v:imagedata r:id="rId58" o:title=""/>
          </v:shape>
        </w:pict>
      </w:r>
      <w:r>
        <w:rPr>
          <w:color w:val="333333"/>
          <w:w w:val="105"/>
        </w:rPr>
        <w:t>Возможно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3"/>
        <w:rPr>
          <w:rFonts w:ascii="Segoe UI" w:hAnsi="Segoe UI" w:cs="Segoe UI" w:eastAsia="Segoe UI"/>
          <w:sz w:val="22"/>
          <w:szCs w:val="22"/>
        </w:rPr>
      </w:pPr>
    </w:p>
    <w:p>
      <w:pPr>
        <w:pStyle w:val="BodyText"/>
        <w:spacing w:line="186" w:lineRule="auto"/>
        <w:ind w:right="24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7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7.2.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пантотенаткиназы.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Гипоинтенсивный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ганглиев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гиперинтенсивными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очагами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некроза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«глаз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тигра»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Скорость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коррелирует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ПКН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волнообразное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течение: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периоды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быстрого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сменяются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длительными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периодами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стабилизации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различная,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большинство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взрослого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возраста.</w:t>
      </w:r>
      <w:r>
        <w:rPr/>
      </w:r>
    </w:p>
    <w:p>
      <w:pPr>
        <w:pStyle w:val="BodyText"/>
        <w:spacing w:line="186" w:lineRule="auto"/>
        <w:ind w:right="717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HARP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#200150.</w:t>
      </w:r>
      <w:r>
        <w:rPr/>
      </w:r>
    </w:p>
    <w:p>
      <w:pPr>
        <w:pStyle w:val="BodyText"/>
        <w:spacing w:line="185" w:lineRule="auto" w:before="18"/>
        <w:ind w:right="248"/>
        <w:jc w:val="left"/>
      </w:pPr>
      <w:r>
        <w:rPr>
          <w:color w:val="333333"/>
          <w:w w:val="105"/>
        </w:rPr>
        <w:t>HARP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представляющее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аллельный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нейродегенерации,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пантетенаткиназы.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Название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акроним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английских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слов</w:t>
      </w:r>
      <w:r>
        <w:rPr>
          <w:color w:val="333333"/>
          <w:w w:val="103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H</w:t>
      </w:r>
      <w:r>
        <w:rPr>
          <w:color w:val="333333"/>
          <w:w w:val="105"/>
        </w:rPr>
        <w:t>ypoprebetalipoproteinemia,</w:t>
      </w:r>
      <w:r>
        <w:rPr>
          <w:color w:val="333333"/>
          <w:spacing w:val="-27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А</w:t>
      </w:r>
      <w:r>
        <w:rPr>
          <w:color w:val="333333"/>
          <w:w w:val="105"/>
        </w:rPr>
        <w:t>canthocytosis,</w:t>
      </w:r>
      <w:r>
        <w:rPr>
          <w:color w:val="333333"/>
          <w:spacing w:val="-27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R</w:t>
      </w:r>
      <w:r>
        <w:rPr>
          <w:color w:val="333333"/>
          <w:w w:val="105"/>
        </w:rPr>
        <w:t>etinitis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pigmentosa,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27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P</w:t>
      </w:r>
      <w:r>
        <w:rPr>
          <w:color w:val="333333"/>
          <w:w w:val="105"/>
        </w:rPr>
        <w:t>allidal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degeneration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(гипопребеталипопротеинемия,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акантоцитоз,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пигментная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сетчатки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дегенерация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бледного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шара).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данном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ПКН.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Отличительной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особенностью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гипопребетталипопротеинемия.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разработано,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w w:val="103"/>
        </w:rPr>
        <w:t> </w:t>
      </w:r>
      <w:r>
        <w:rPr>
          <w:color w:val="333333"/>
        </w:rPr>
        <w:t>посиндромная </w:t>
      </w:r>
      <w:r>
        <w:rPr>
          <w:color w:val="333333"/>
          <w:spacing w:val="9"/>
        </w:rPr>
        <w:t> </w:t>
      </w:r>
      <w:r>
        <w:rPr>
          <w:color w:val="333333"/>
        </w:rPr>
        <w:t>терапия.</w:t>
      </w:r>
      <w:r>
        <w:rPr/>
      </w:r>
    </w:p>
    <w:p>
      <w:pPr>
        <w:pStyle w:val="BodyText"/>
        <w:spacing w:line="186" w:lineRule="auto"/>
        <w:ind w:right="717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металлов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17"/>
        </w:numPr>
        <w:tabs>
          <w:tab w:pos="407" w:val="left" w:leader="none"/>
        </w:tabs>
        <w:spacing w:line="186" w:lineRule="auto" w:before="0" w:after="0"/>
        <w:ind w:left="406" w:right="293" w:hanging="202"/>
        <w:jc w:val="left"/>
      </w:pPr>
      <w:r>
        <w:rPr>
          <w:color w:val="333333"/>
          <w:w w:val="105"/>
        </w:rPr>
        <w:t>Краснопольская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К.Д.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Справочное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пособие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М.: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Москва,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2005.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364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numPr>
          <w:ilvl w:val="0"/>
          <w:numId w:val="17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Jean.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Nervous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System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Childhood.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Edition.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1998.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897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/>
      </w:r>
    </w:p>
    <w:p>
      <w:pPr>
        <w:pStyle w:val="BodyText"/>
        <w:numPr>
          <w:ilvl w:val="0"/>
          <w:numId w:val="17"/>
        </w:numPr>
        <w:tabs>
          <w:tab w:pos="407" w:val="left" w:leader="none"/>
        </w:tabs>
        <w:spacing w:line="186" w:lineRule="auto" w:before="17" w:after="0"/>
        <w:ind w:left="406" w:right="417" w:hanging="202"/>
        <w:jc w:val="left"/>
      </w:pPr>
      <w:r>
        <w:rPr>
          <w:color w:val="333333"/>
          <w:w w:val="105"/>
        </w:rPr>
        <w:t>Gilles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Raymond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Adams,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Edwin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H.,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Kolodny.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Neurology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Herediatary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Children.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23"/>
          <w:w w:val="103"/>
        </w:rPr>
        <w:t> </w:t>
      </w:r>
      <w:r>
        <w:rPr>
          <w:color w:val="333333"/>
          <w:spacing w:val="-5"/>
          <w:w w:val="105"/>
        </w:rPr>
        <w:t>York,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1996.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379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/>
      </w:r>
    </w:p>
    <w:p>
      <w:pPr>
        <w:pStyle w:val="BodyText"/>
        <w:numPr>
          <w:ilvl w:val="0"/>
          <w:numId w:val="17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Menkes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J.H.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Textbook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Philadelphia: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&amp;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Febiger,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1985.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91–98.</w:t>
      </w:r>
      <w:r>
        <w:rPr/>
      </w:r>
    </w:p>
    <w:p>
      <w:pPr>
        <w:pStyle w:val="BodyText"/>
        <w:numPr>
          <w:ilvl w:val="0"/>
          <w:numId w:val="17"/>
        </w:numPr>
        <w:tabs>
          <w:tab w:pos="407" w:val="left" w:leader="none"/>
        </w:tabs>
        <w:spacing w:line="186" w:lineRule="auto" w:before="17" w:after="0"/>
        <w:ind w:left="406" w:right="597" w:hanging="202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C.R.,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Beaudet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Sly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W.S.,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Valle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Basis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McGraw-Hill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(pub.)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(8th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ed.),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6338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/>
      </w:r>
    </w:p>
    <w:p>
      <w:pPr>
        <w:pStyle w:val="BodyText"/>
        <w:numPr>
          <w:ilvl w:val="0"/>
          <w:numId w:val="17"/>
        </w:numPr>
        <w:tabs>
          <w:tab w:pos="407" w:val="left" w:leader="none"/>
        </w:tabs>
        <w:spacing w:line="186" w:lineRule="auto" w:before="0" w:after="0"/>
        <w:ind w:left="210" w:right="1205" w:hanging="6"/>
        <w:jc w:val="left"/>
      </w:pPr>
      <w:r>
        <w:rPr>
          <w:color w:val="333333"/>
          <w:w w:val="105"/>
        </w:rPr>
        <w:t>Scriver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C.R.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(eds).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Bases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Diseases.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McGraw–Hill,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последнее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десятилетие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лейкоэнцефалопатий/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лейкодистрофий,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первоначально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основывалась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характерных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мозга: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макроцефалией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субкортикальными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кистами,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«исчезающего»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детской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гипомиелинизацией.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вышеперечисленных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высокоспецифичные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нейрорадиологические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паттерны,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помогает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клиницисту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огромного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числа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протекающих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долей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вероятности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предположить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86" w:lineRule="auto"/>
        <w:ind w:right="3475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>
          <w:color w:val="333333"/>
          <w:w w:val="103"/>
        </w:rPr>
        <w:t> </w:t>
      </w:r>
      <w:r>
        <w:rPr>
          <w:color w:val="333333"/>
        </w:rPr>
        <w:t>Болезнь </w:t>
      </w:r>
      <w:r>
        <w:rPr>
          <w:color w:val="333333"/>
          <w:spacing w:val="3"/>
        </w:rPr>
        <w:t> </w:t>
      </w:r>
      <w:r>
        <w:rPr>
          <w:color w:val="333333"/>
        </w:rPr>
        <w:t>Александера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#203450.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лейкодистрофия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волокнами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Розенталя.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1949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W.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Alexander.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морфологическом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выявлены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необычные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астроцитов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Розенталя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(гомогенные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эозинофильные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массы,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формирующие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удлиненные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узкие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мкм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длиной,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диаметром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1–25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мкм).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младенческую,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юношескую,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взрослую.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Болезнь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spacing w:val="-4"/>
          <w:w w:val="105"/>
        </w:rPr>
        <w:t>GFAP,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глиальный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фибрилярный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кислый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(GFAP).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4"/>
          <w:w w:val="105"/>
        </w:rPr>
        <w:t>GFAP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17q21.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Аутосомно-доминантное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большинство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24" w:lineRule="exact" w:before="56"/>
        <w:ind w:right="0"/>
        <w:jc w:val="left"/>
      </w:pPr>
      <w:r>
        <w:rPr>
          <w:color w:val="333333"/>
          <w:w w:val="105"/>
        </w:rPr>
        <w:t>мутаций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de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novo.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60"/>
        <w:jc w:val="left"/>
      </w:pPr>
      <w:r>
        <w:rPr>
          <w:color w:val="333333"/>
          <w:w w:val="105"/>
        </w:rPr>
        <w:t>Белок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4"/>
          <w:w w:val="105"/>
        </w:rPr>
        <w:t>GFAP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экспрессируется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астроцитах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формировании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цитоскелета.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Цитоскелет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сложная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формируемая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несколькими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белковыми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нитями: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микрофиламентами,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состоящими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микротрубочками,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состоящими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тубулина,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промежуточными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филаментами,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состоящими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собираются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(полимеризуются)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молекул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вновь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разбираются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отдельные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молекулы.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Благодаря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полимеризации-деполимеризации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цитоскелет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непрерывно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перестраивается,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перестройки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служат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движений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лежащих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основе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органов.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4"/>
          <w:w w:val="105"/>
        </w:rPr>
        <w:t>GFAP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промежуточных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филаментов,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играет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росте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астроцитов.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Розенталя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тельца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включения,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состоящие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промежуточных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филаментов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небольших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aB-кристалина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HSP27.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aB-кристалин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HSP27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семейству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теплового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шока.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норме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присутствуют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небольшом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количестве,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водорастворимы.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волокнах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Розенталя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aB-кристалин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HSP27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представляют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нерастворимые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агрегаты,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промежуточными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глиальными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филаментами.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Другой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компонент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Розенталя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убиквитин.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Считается,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убиквитина,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протеолитических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реакциях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клетке,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вторично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попыткой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избавиться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накапливаемых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Розенталя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специфическим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процессом,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Александера.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рассеянном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склерозе,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опухолевых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процессов,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сирингомиелии,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понтинном/экстрапонтинном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миелинолизе,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винкристиновой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токсической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энцефалопатии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хронических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воспалительных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Взаимосвязь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астроцитов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процессами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выясненной.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Астроциты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выполняют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структурную,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участвуют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репаративных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улучшают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работу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синапсов,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предотвращают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калия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экстраклеточном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пространстве,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играют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существенную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нейротрансмиттерном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обмене,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отвечают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нормальное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созревание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миелина.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Макроцефалия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гиперплазии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астроцитов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массивного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волокон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Розенталя,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гибелью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астроцитов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гистохимическом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признаки,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незрелости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миелинизации,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высокое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гликолипидов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галактолипидами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низкую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цереброзидов.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составляющие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миелина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низких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норме.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нейровизуализации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перивентрикулярных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областей,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ганглиев,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таламуса,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гипоталамуса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6"/>
        <w:ind w:right="248"/>
        <w:jc w:val="left"/>
      </w:pPr>
      <w:r>
        <w:rPr>
          <w:rFonts w:ascii="Segoe UI Black" w:hAnsi="Segoe UI Black"/>
          <w:color w:val="333333"/>
          <w:w w:val="105"/>
        </w:rPr>
        <w:t>Младенческая</w:t>
      </w:r>
      <w:r>
        <w:rPr>
          <w:rFonts w:ascii="Segoe UI Black" w:hAnsi="Segoe UI Black"/>
          <w:color w:val="333333"/>
          <w:spacing w:val="-18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</w:t>
      </w:r>
      <w:r>
        <w:rPr>
          <w:rFonts w:ascii="Segoe UI Black" w:hAnsi="Segoe UI Black"/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полугодие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прирост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(макроцефалия),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вскармливания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(трудности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глотания,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физического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неврологические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[задержка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постепенная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утрата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навыков,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(дистония,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хореоатетоз)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атактические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расстройства].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внутричерепного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выбухания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родничка,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срыгивания,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рвот,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офтальмоскопии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застоя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дисков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нервов.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Юношеская</w:t>
      </w:r>
      <w:r>
        <w:rPr>
          <w:rFonts w:ascii="Segoe UI Black" w:hAnsi="Segoe UI Black" w:cs="Segoe UI Black" w:eastAsia="Segoe UI Black"/>
          <w:color w:val="333333"/>
          <w:spacing w:val="-13"/>
          <w:w w:val="105"/>
        </w:rPr>
        <w:t> </w:t>
      </w:r>
      <w:r>
        <w:rPr>
          <w:rFonts w:ascii="Segoe UI Black" w:hAnsi="Segoe UI Black" w:cs="Segoe UI Black" w:eastAsia="Segoe UI Black"/>
          <w:color w:val="333333"/>
          <w:w w:val="105"/>
        </w:rPr>
        <w:t>форма</w:t>
      </w:r>
      <w:r>
        <w:rPr>
          <w:rFonts w:ascii="Segoe UI Black" w:hAnsi="Segoe UI Black" w:cs="Segoe UI Black" w:eastAsia="Segoe UI Black"/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/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9,5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ретроспективном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выявлено,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намного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раньше.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формируется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тетрапарез,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бульбарные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псевдобульбарные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учащаются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апноэ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нарастают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поведенческие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макроцефалия.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необъяснимые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рвот.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каких-либо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обнаруживается.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нарастают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мозжечковая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поведенческие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односторонними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преходящий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отмечаются.</w:t>
      </w:r>
      <w:r>
        <w:rPr/>
      </w:r>
    </w:p>
    <w:p>
      <w:pPr>
        <w:pStyle w:val="BodyText"/>
        <w:spacing w:line="177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/>
      </w:r>
    </w:p>
    <w:p>
      <w:pPr>
        <w:pStyle w:val="BodyText"/>
        <w:spacing w:line="186" w:lineRule="auto" w:before="16"/>
        <w:ind w:right="248"/>
        <w:jc w:val="left"/>
      </w:pPr>
      <w:r>
        <w:rPr>
          <w:rFonts w:ascii="Segoe UI Black" w:hAnsi="Segoe UI Black"/>
          <w:color w:val="333333"/>
          <w:w w:val="105"/>
        </w:rPr>
        <w:t>Взрослая</w:t>
      </w:r>
      <w:r>
        <w:rPr>
          <w:rFonts w:ascii="Segoe UI Black" w:hAnsi="Segoe UI Black"/>
          <w:color w:val="333333"/>
          <w:spacing w:val="-26"/>
          <w:w w:val="105"/>
        </w:rPr>
        <w:t> </w:t>
      </w:r>
      <w:r>
        <w:rPr>
          <w:rFonts w:ascii="Segoe UI Black" w:hAnsi="Segoe UI Black"/>
          <w:color w:val="333333"/>
          <w:w w:val="105"/>
        </w:rPr>
        <w:t>форма</w:t>
      </w:r>
      <w:r>
        <w:rPr>
          <w:rFonts w:ascii="Segoe UI Black" w:hAnsi="Segoe UI Black"/>
          <w:color w:val="333333"/>
          <w:spacing w:val="-2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полиморфизмом.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начинаются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второй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седьмой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декады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семейные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свидетельствующие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вовлечении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кортикоспинальных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трактов,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когнитивных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нистагм.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«рассеянный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склероз».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миоклонии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мягкого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нёба.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Изменений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обнаруживают,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неспецифическое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aB-кристалина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HSP27,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информативность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доказана.</w:t>
      </w:r>
      <w:r>
        <w:rPr/>
      </w:r>
    </w:p>
    <w:p>
      <w:pPr>
        <w:pStyle w:val="BodyText"/>
        <w:spacing w:line="186" w:lineRule="auto"/>
        <w:ind w:right="543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визуализируют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симметричные,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очерченные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зоны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демиелинизации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областей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распространением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теменно-височные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наружное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бедро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капсулы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8.1).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вовлекаются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переднее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бедро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капсулы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субкортикальные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U-волокна.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массивное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компрессии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желудочковой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гидроцефалия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сужения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сильвиева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водопровода.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юношеской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областях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контраста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областях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реже,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КЭЭГ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регистрируют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высокоамплитудные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медленные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волны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фокальные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биоэлектрической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аутопсии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биопсии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Розенталя,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возможных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диагноза.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разработаны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ДНК-анализа.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858131"/>
            <wp:effectExtent l="0" t="0" r="0" b="0"/>
            <wp:docPr id="57" name="image4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41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85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93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8.1.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Александера.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областей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моменту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семейных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известен.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спорадических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Александера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пренатальная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проводится.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раньше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w w:val="103"/>
        </w:rPr>
        <w:t> </w:t>
      </w:r>
      <w:r>
        <w:rPr>
          <w:color w:val="333333"/>
        </w:rPr>
        <w:t>неблагоприятный </w:t>
      </w:r>
      <w:r>
        <w:rPr>
          <w:color w:val="333333"/>
          <w:spacing w:val="12"/>
        </w:rPr>
        <w:t> </w:t>
      </w:r>
      <w:r>
        <w:rPr>
          <w:color w:val="333333"/>
        </w:rPr>
        <w:t>исход.</w:t>
      </w:r>
      <w:r>
        <w:rPr/>
      </w:r>
    </w:p>
    <w:p>
      <w:pPr>
        <w:pStyle w:val="BodyText"/>
        <w:spacing w:line="186" w:lineRule="auto"/>
        <w:ind w:right="3782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>
          <w:color w:val="333333"/>
          <w:w w:val="103"/>
        </w:rPr>
        <w:t> </w:t>
      </w:r>
      <w:r>
        <w:rPr>
          <w:color w:val="333333"/>
        </w:rPr>
        <w:t>L-2-гидроксиглутаровая </w:t>
      </w:r>
      <w:r>
        <w:rPr>
          <w:color w:val="333333"/>
          <w:spacing w:val="37"/>
        </w:rPr>
        <w:t> </w:t>
      </w:r>
      <w:r>
        <w:rPr>
          <w:color w:val="333333"/>
        </w:rPr>
        <w:t>ацидурия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#236792.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L-2-ОН-гидроксиглутаровая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ацидурия.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L-2-гидроксиглутаровая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относящееся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w w:val="103"/>
        </w:rPr>
        <w:t> </w:t>
      </w:r>
      <w:r>
        <w:rPr>
          <w:color w:val="333333"/>
        </w:rPr>
        <w:t>органических </w:t>
      </w:r>
      <w:r>
        <w:rPr>
          <w:color w:val="333333"/>
          <w:spacing w:val="11"/>
        </w:rPr>
        <w:t> </w:t>
      </w:r>
      <w:r>
        <w:rPr>
          <w:color w:val="333333"/>
        </w:rPr>
        <w:t>ацидурий.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1994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Larnaout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диффузную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демиелинизацию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спонгиозной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кистозной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дегенерацией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умерших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30-летнего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затрагивали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субкортикальных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50"/>
        <w:jc w:val="left"/>
      </w:pPr>
      <w:r>
        <w:rPr>
          <w:color w:val="333333"/>
          <w:w w:val="105"/>
        </w:rPr>
        <w:t>L-2-ОН-гидроксиглутаровая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ацидурия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митохондриального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L-2-ОН-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глутаратдегидрогеназы,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превращение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L-2-ОН-глутарата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α-кетоглутарат.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кодирующий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фермент,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С14orf160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(DURANIN),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14q22.1.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L-2-гидроксиглутаровой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высокотоксичной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738"/>
        <w:jc w:val="both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втором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походки,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психоречевого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фебрильные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судороги.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школьном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Ведущими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мозжечковая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нистагм,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дисметрия,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дизартрия,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интенционный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тремор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тремор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головы.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(дистония,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хореоатетоз,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миоклонии)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(псевдобульбарный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синдром,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тетрапарезы/гемипарезы)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макрокрания.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L-2-ОН-глутаровой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ацидурией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высокий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опухолей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центральной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этапах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визуализируются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субкортикальных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(T2W).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Первоначально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тенденцию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слиянию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лобно-теменных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регионах,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последующем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вовлекается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субкортикальное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вещество.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незначительными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локализуется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пределах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U-волокон,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тяжелом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диффузное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перивентрикулярное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сохранным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8.2).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бледных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шаров,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хвостатых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ядер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скорлупы.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атрофия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червя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интенсивности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зубчатых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ядер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мозжечка.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капсулы.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L-2-ОН-глутаровой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лизина.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Эффективных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терапия.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возможна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L-2-гидроксиглутаровой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амниотической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740973"/>
            <wp:effectExtent l="0" t="0" r="0" b="0"/>
            <wp:docPr id="59" name="image4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4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740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4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8.2.</w:t>
      </w:r>
      <w:r>
        <w:rPr>
          <w:rFonts w:ascii="Segoe UI Semibold" w:hAnsi="Segoe UI Semibold"/>
          <w:b/>
          <w:color w:val="333333"/>
          <w:spacing w:val="-21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L-2-гидроксиглутаровой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ацидурии.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субкортикальных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pStyle w:val="BodyText"/>
        <w:spacing w:line="186" w:lineRule="auto"/>
        <w:ind w:right="284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макроцефалией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субкортикальными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кистами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#604004.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Синоним: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лейкодистрофия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Кнаап.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Лейкоэнцефалопатия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макроцефалией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субкортикальными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кистами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</w:rPr>
        <w:t>группы </w:t>
      </w:r>
      <w:r>
        <w:rPr>
          <w:color w:val="333333"/>
          <w:spacing w:val="25"/>
        </w:rPr>
        <w:t> </w:t>
      </w:r>
      <w:r>
        <w:rPr>
          <w:color w:val="333333"/>
        </w:rPr>
        <w:t>лейкоэнцефалопатий.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6"/>
          <w:w w:val="105"/>
        </w:rPr>
        <w:t>Van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Knaap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сходных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неродственных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семей,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высказано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предположение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наследственном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характере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2003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ответственный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панэтническое.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Турции,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севере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Индии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этнической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Агравал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(Agrawal).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Отдельных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выделяют.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MLC1,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картированного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22q13.33.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MLC1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мембранный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высококонсервативным,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экспрессируется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лейкоцитах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3"/>
          <w:w w:val="105"/>
        </w:rPr>
        <w:t>MLC1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экспрессируется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астроцитах,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располагающихся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периваскулярно,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субэпиндемально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субпиально,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выстилает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гематоэнцефалический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барьер.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Считают,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играет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обеспечении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молекул,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олигодендроцитов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миелина.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этого,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высокая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3"/>
          <w:w w:val="105"/>
        </w:rPr>
        <w:t>MLC1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астроцит-астроцитмембранных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контактов,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свидетельствовать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участии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регуляции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межклеточных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взаимодействий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обмене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кальция.</w:t>
      </w:r>
      <w:r>
        <w:rPr/>
      </w:r>
    </w:p>
    <w:p>
      <w:pPr>
        <w:pStyle w:val="BodyText"/>
        <w:spacing w:line="186" w:lineRule="auto"/>
        <w:ind w:right="253"/>
        <w:jc w:val="left"/>
      </w:pPr>
      <w:r>
        <w:rPr>
          <w:color w:val="333333"/>
          <w:w w:val="105"/>
        </w:rPr>
        <w:t>Мутации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3"/>
          <w:w w:val="105"/>
        </w:rPr>
        <w:t>MLC1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компактности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миелинового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волокна.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Подтверждением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гипотезы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появление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быстропрогрессирующей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макроцефалии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период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миелинизации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активного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созревания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миелина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вакуоли.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Выявлено,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образовавшиеся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миелиновые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вакуоли,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располагающиеся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наружной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миелинового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волокна,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миелина,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способствует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сохранению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интеллектуальных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долгое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(до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1,5–2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лет).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Макроцефалия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макроцефалии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интенсивный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прирост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останавливается,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последующем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прирост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окружности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98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перцентилей.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Первоначально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легкая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развития.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момента,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начинают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ходить,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неустойчивость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ходьбе,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спотыкаются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падают.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статическая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динамическая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атаксия,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интенционный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тремор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дисметрия.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тонуса,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сухожильные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рефлексы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расширением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рефлексогенных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зон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рефлексы.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утрачивают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приобретенные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навыки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концу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первой-второй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декады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находятся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состоянии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децеребрационной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декортикационной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ригидности.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Почти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отвечают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АЭТ.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становятся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заметными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когда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начинают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плохо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усваивать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школьный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материал.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развиваются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дизартрия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дисфагия.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экстрапирамидные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виде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дистонии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атетоза.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черепно-мозговые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травмы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провоцировать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эпилептического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статуса,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сопора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утрату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восстановлением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утраченных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функций.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сохраняют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возможность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самостоятельной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ходьбы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вообще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приобретают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ходьбы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поддержки.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Продолжительность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10–20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40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14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ЭНМГ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каких-либо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слуховых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потенциалов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регистрируют,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макроцефалией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кистами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обнаруживается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«Набухание»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сочетается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обструкцией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ликворных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путей.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старшем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«набухание»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выражено,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кортикальную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атрофию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расширением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субарахноидальных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пространств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желудочковой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системы.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Структуры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включающие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мозолистое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тело,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переднюю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капсулы,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заднюю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часть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внутренней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капсулы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(частично),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перивентрикулярное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затылочных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областей,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незатронутыми.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легкий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гипер-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интенсивный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сигнал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(T2W).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частности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пирамидных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трактов.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субкортикальных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височных,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лобных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теменных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областях,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располагаются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билатерально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(рис.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8.3).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временем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кисты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увеличиваются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размере,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растет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количество.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Интенсивность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сигнала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кистозных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образований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сходна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таковой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ЦСЖ.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кисту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прозрачной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перегородки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полость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Верге.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Кортикальное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серое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области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ганглиев,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процесс.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магнтитно-резонансной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спектроскопии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(МР-спектроскопии)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мио-инозитола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креатина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N-ацетил-аспартата.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5pt;margin-top:9.188961pt;width:325.579116pt;height:193.753293pt;mso-position-horizontal-relative:page;mso-position-vertical-relative:paragraph;z-index:-259744" type="#_x0000_t75" stroked="false">
            <v:imagedata r:id="rId61" o:title=""/>
          </v:shape>
        </w:pic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проводятся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3"/>
          <w:w w:val="105"/>
        </w:rPr>
        <w:t>MLC1.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pStyle w:val="BodyText"/>
        <w:spacing w:line="186" w:lineRule="auto" w:before="164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8.3.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макроцефалией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субкортикальными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кистами.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билатеральные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субкортикальные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кисты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височных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областях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диакарб,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стороны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возникает.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Попытки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креатина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моногидратом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объективным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улучшениям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симптомов.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Пренатальная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возможна,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/>
      </w:r>
    </w:p>
    <w:p>
      <w:pPr>
        <w:pStyle w:val="BodyText"/>
        <w:spacing w:line="186" w:lineRule="auto" w:before="17"/>
        <w:ind w:right="451"/>
        <w:jc w:val="left"/>
      </w:pPr>
      <w:r>
        <w:rPr>
          <w:color w:val="333333"/>
          <w:w w:val="105"/>
        </w:rPr>
        <w:t>Лейкоэнцефалопатия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МР-спектроскопии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#611105.</w:t>
      </w:r>
      <w:r>
        <w:rPr/>
      </w:r>
    </w:p>
    <w:p>
      <w:pPr>
        <w:pStyle w:val="BodyText"/>
        <w:spacing w:line="186" w:lineRule="auto" w:before="17"/>
        <w:ind w:right="337"/>
        <w:jc w:val="left"/>
      </w:pPr>
      <w:r>
        <w:rPr>
          <w:color w:val="333333"/>
          <w:w w:val="105"/>
        </w:rPr>
        <w:t>Лейкоэнцефалопатия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МР-спектроскопии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(LBSL)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наследственное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относящееся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лейкоэнцефалопатий.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Оно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мозжечковыми,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пирамидными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расстройствами,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нарушениями,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свидетельствующими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столбов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высокоспецифичными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МР-спектроскопии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Это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6"/>
          <w:w w:val="105"/>
        </w:rPr>
        <w:t>Van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Knaap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однотипными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лейкодегенеративными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МР-спектроскопии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избирательным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пораженном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веществе.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доминировали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прогрессирующие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пирамидные,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сенситивная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атаксия.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2004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С.В.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Серковым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коллегами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еще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дебютировало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характеризовалось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прогрессирующим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течением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негрубыми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интеллектуальными,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двигательными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мозжечковыми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расстройствами,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признаками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столбов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2007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Scheper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выявлены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молекулярно-генетические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основы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Точная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неизвестна,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лейкодистрофий/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лейкоэнцефалопатий.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Выделяют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острым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началом,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поздним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дебютом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медленным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прогрессированием.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40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обусловленое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spacing w:val="-1"/>
          <w:w w:val="105"/>
        </w:rPr>
        <w:t>DARS2,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кодирующего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митохондриальную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аспартил-тРНК-синтетазу,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1q25.1.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мутаций: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228–20–21delTTinsC,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с.492+2T&gt;C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Cys152Phe.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патогенезе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многое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неясным.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Очевидно,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LBSL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болезням,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ядерного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генома.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лактата,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выявляемое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МР-спектроскопии,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подтверждает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окислительно-восстановительного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статуса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хотя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лабораторным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изменением,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наблюдается,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выражено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незначительно.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присоединения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аспарагиновой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следствие,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кодируемых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следовало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ожидать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комплексов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дыхательной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цепи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содержат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наибольшее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субъединиц,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кодируемых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мтДНК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тканях.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лимфоцитах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значимых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том,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белка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найдено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разницы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экспрессии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тканях,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могло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объяснить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преимущественное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системы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влияет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определенные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подростковом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двигательное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психоречевое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соответствует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возрасту,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относительно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медленное,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грубого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дефицита,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двигательные,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мозжечковые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постепенно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нарастают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инвалидизируют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приблизительно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второму-четвертому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десятилетию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жизни.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Первым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походки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спастическому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ногах.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шаткости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ходьбе,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приступов</w:t>
      </w:r>
      <w:r>
        <w:rPr/>
      </w:r>
    </w:p>
    <w:p>
      <w:pPr>
        <w:pStyle w:val="BodyText"/>
        <w:spacing w:line="186" w:lineRule="auto"/>
        <w:ind w:right="287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интеллектуальных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лихорадки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перенесенной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черепно-мозговой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травмы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быстрой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утратой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приобретенных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навыков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частичным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восстановлением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утраченных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функций.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поверхностной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вибрационной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чувствительности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дистальных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отделах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конечностей.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нарастание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руках,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моторной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неловкости.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когнитивный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выраженности.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соматосенсорных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вызванных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потенциалов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стимуляции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большеберцового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срединного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нервов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регистрируется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скорости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проведения.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МРТ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позволяющий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заподозрить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LBSL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прогрессирующее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визуализируется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диффузное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реже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ограниченный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характер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негомогенный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(«тигроидный»)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вид.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«мягких»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отдельные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локальные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повреждения,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имеющие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различную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степень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распространения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интенсивность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сигнала.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Чувствительные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тракты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протяжении,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вовлекая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задние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столбы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медиальную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петлю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таламуса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лучистого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венца.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мозжечковых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структур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LBSL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постепенно,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поражаются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верхние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нижние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ножки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ножки.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повреждаются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передние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спиноцеребеллярные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тракты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ствола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Поперечные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Отличительным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МР-признаком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служит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вовлечение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среднемозгового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тройничного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U-образных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волокон.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вовлекаются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мозолистое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тело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почти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всегда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боковые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задние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столбы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8.4–8.7).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366069"/>
            <wp:effectExtent l="0" t="0" r="0" b="0"/>
            <wp:docPr id="61" name="image4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44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366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6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8.4.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ствола,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МР-спектроскопии.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Повреждение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среднемозгового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внутристволовой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тройничного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моста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4803457"/>
            <wp:effectExtent l="0" t="0" r="0" b="0"/>
            <wp:docPr id="63" name="image4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45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4803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14"/>
        <w:ind w:right="248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8.5.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ствола,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МР-спектроскопии.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семиовального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центра</w:t>
      </w:r>
      <w:r>
        <w:rPr/>
      </w:r>
    </w:p>
    <w:p>
      <w:pPr>
        <w:spacing w:after="0" w:line="186" w:lineRule="auto"/>
        <w:jc w:val="left"/>
        <w:sectPr>
          <w:footerReference w:type="default" r:id="rId62"/>
          <w:pgSz w:w="11900" w:h="16840"/>
          <w:pgMar w:footer="253" w:header="280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2069782"/>
            <wp:effectExtent l="0" t="0" r="0" b="0"/>
            <wp:docPr id="65" name="image4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46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206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7"/>
        <w:ind w:right="309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8.6.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ствола,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МР-спектроскопии.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задних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боковых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столбов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3022663"/>
            <wp:effectExtent l="0" t="0" r="0" b="0"/>
            <wp:docPr id="67" name="image4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47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3022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6" w:lineRule="auto" w:before="22"/>
        <w:ind w:right="202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8.7.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ствола,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спинного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повышенным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лактатом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МР-спектроскопии.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Демиелинизация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глубинных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отделов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мозжечка,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преимущественно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зубчатых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ядер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МР-спектроскопии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находят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значительное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N-ацетиласпартата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миоинозитола,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аксональном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повреждении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глиозе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нервных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клеток,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умеренное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холина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демиелинизации.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Кортикальная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пластинка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вовлекается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сегодняшнего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разработано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специфического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Рекомендуется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ноотропной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лечения,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направленного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коррекцию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обнаруживаемых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неврологических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расстройств.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методами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ДНК-анализа,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475"/>
        <w:jc w:val="left"/>
      </w:pPr>
      <w:r>
        <w:rPr>
          <w:color w:val="333333"/>
          <w:w w:val="105"/>
        </w:rPr>
        <w:t>Заболевание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прогрессирует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медленно.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неблагоприятный.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«исчезающим»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белым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веществом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MIM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#603896.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Синонимы: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атаксия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гипомиелинизацией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периаксиальная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миелинопатия,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Кри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(Cree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leukoencephalopathy),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лейкодистрофия,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сочетающаяся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яичников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(ovarioleukodystrophy).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6"/>
          <w:w w:val="105"/>
        </w:rPr>
        <w:t>Van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Knaap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9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новой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лейкоэнцефалопатии,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которую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авторы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назвали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«исчезающим»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веществом.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манифестировало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19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имело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прогредиентный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волнообразный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характер.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перенесенных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черепно-мозговой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травмы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легкой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развивались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необъяснимые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угнетения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комы.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была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найдена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диффузная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лейкоэнцефалопатия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Аутопсия,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проведенная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больного,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подтвердила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кистозной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Точная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неизвестна,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вероятно,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формам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лейкоэнцефалопатий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частотой,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метахроматическая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лейкодистрофия.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выделяют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младенческую,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детскую,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взрослую.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фактора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инициации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транскрипции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eIF2B.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eIF2B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состоит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субъединиц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(eIF2Ba,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eIF2Bb,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eIF2Bg,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eIF2Bd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eIF2Be),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каждая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/>
      </w:r>
    </w:p>
    <w:p>
      <w:pPr>
        <w:spacing w:after="0" w:line="186" w:lineRule="auto"/>
        <w:jc w:val="left"/>
        <w:sectPr>
          <w:footerReference w:type="default" r:id="rId65"/>
          <w:pgSz w:w="11900" w:h="16840"/>
          <w:pgMar w:footer="253" w:header="280" w:top="480" w:bottom="440" w:left="360" w:right="360"/>
          <w:pgNumType w:start="101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которых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кодируется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определенным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геном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(EIF2B1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12q24.3,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EIF2B2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14q24,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EIF2B3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1p34.1,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EIF2B4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2p23.3,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EIF2B5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3q27).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наследуется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аутосомно-рецессивному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типу.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любом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заболеванию.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Процесс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трансляции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важных,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сложно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регулируемых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требующих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энергетических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затрат.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первой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стадии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инициации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рибосома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связывается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мРНК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начинает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контролируется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числом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белковых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факторов</w:t>
      </w:r>
      <w:r>
        <w:rPr>
          <w:color w:val="333333"/>
          <w:spacing w:val="22"/>
          <w:w w:val="105"/>
        </w:rPr>
        <w:t> </w:t>
      </w:r>
      <w:r>
        <w:rPr>
          <w:color w:val="333333"/>
          <w:w w:val="105"/>
        </w:rPr>
        <w:t>инициации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транскрипции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(eIFs).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ключевых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факторов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eIF2B,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присоединения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инициирующей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метионин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тРНК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малой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субъединице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рибосомы.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кодирующих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фактора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eIF2B,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замедлению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белка.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Однако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патофизиологические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объяснить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трудно.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травмой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инфекцией,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вероятно,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дополнительным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ингибированием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фактора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стресса.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Считается,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происходящая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стрессе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активация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киназ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фосфорилированию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субъединицы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eIF2Ba,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29"/>
        <w:jc w:val="left"/>
      </w:pPr>
      <w:r>
        <w:rPr>
          <w:color w:val="333333"/>
          <w:w w:val="105"/>
        </w:rPr>
        <w:t>Классическая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встречающаяся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детском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неврологическими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расстройствами,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включающими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мозжечковую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атаксию,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спастический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тетрапарез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когнитивные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зрительных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нервов.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Характерны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ухудшения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перенесенной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травмы,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тяжелого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эмоционального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стресса.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эпизодов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навыки.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наблюдаться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рвота,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судороги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угнетение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сознания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вплоть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сомнолентности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комы,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летальному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исходу.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прогрессирует.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описывалась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Кри-лейкоэнцефалопатия,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манифестирует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9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внутриутробной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двигательной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плода,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олигогидроамнион,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микроцефалия.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рождения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наблюдались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вскармливания,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рвоты,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возбудимость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или,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наоборот,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апатия,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туловищная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гипертонус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судороги,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апноэ,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кома.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отмечалась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катаракта,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гепатоспленомегалия,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гипоплазия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почек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дисгенезия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яичников.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Неблагоприятный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исход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месяцах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жизни.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Взрослая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дебютирует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психиатрических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приступов.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доминируют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интеллектуальные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двигательные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ухудшения,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детской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встречаются.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прогрессирует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медленно.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женщин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яичников.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обнаруживается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двустороннее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больших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полушарий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Дисмиелинизация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проявляется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МР-сигнала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режимах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Т2W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1"/>
          <w:w w:val="105"/>
        </w:rPr>
        <w:t>FLAIR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снижении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режиме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Т1W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8.8,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вещества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негомогенный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(исчерченность).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U-образные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субкортикальные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волокна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сохранными.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вовлекается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мозолистое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мозжечка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изменено,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атрофия.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изменения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таламусе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базальных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ганглиях.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завершающих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стадиях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белое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вещество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полностью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«исчезает»,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сохраняются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стенки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желудочков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Примечательно,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несмотря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тяжелое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кистозное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никогда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атрофия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8.9).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анализе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ЦСЖ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незначительное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глицина,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значения.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ДНК-анализа.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5pt;margin-top:9.191783pt;width:325.579116pt;height:126.307524pt;mso-position-horizontal-relative:page;mso-position-vertical-relative:paragraph;z-index:-259720" type="#_x0000_t75" stroked="false">
            <v:imagedata r:id="rId68" o:title=""/>
          </v:shape>
        </w:pict>
      </w: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7"/>
        <w:rPr>
          <w:rFonts w:ascii="Segoe UI" w:hAnsi="Segoe UI" w:cs="Segoe UI" w:eastAsia="Segoe UI"/>
          <w:sz w:val="27"/>
          <w:szCs w:val="27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8.8.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«исчезающим»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веществом: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Т2W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изображение;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</w:t>
      </w:r>
      <w:r>
        <w:rPr/>
      </w:r>
    </w:p>
    <w:p>
      <w:pPr>
        <w:pStyle w:val="BodyText"/>
        <w:numPr>
          <w:ilvl w:val="0"/>
          <w:numId w:val="18"/>
        </w:numPr>
        <w:tabs>
          <w:tab w:pos="460" w:val="left" w:leader="none"/>
        </w:tabs>
        <w:spacing w:line="224" w:lineRule="exact" w:before="0" w:after="0"/>
        <w:ind w:left="210" w:right="0" w:firstLine="0"/>
        <w:jc w:val="left"/>
      </w:pPr>
      <w:r>
        <w:rPr/>
        <w:pict>
          <v:shape style="position:absolute;margin-left:28.5pt;margin-top:10.066037pt;width:325.579116pt;height:126.307524pt;mso-position-horizontal-relative:page;mso-position-vertical-relative:paragraph;z-index:-259696" type="#_x0000_t75" stroked="false">
            <v:imagedata r:id="rId69" o:title=""/>
          </v:shape>
        </w:pict>
      </w:r>
      <w:r>
        <w:rPr>
          <w:color w:val="333333"/>
          <w:w w:val="105"/>
        </w:rPr>
        <w:t>режим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1"/>
          <w:w w:val="105"/>
        </w:rPr>
        <w:t>FLAIR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7"/>
        <w:rPr>
          <w:rFonts w:ascii="Segoe UI" w:hAnsi="Segoe UI" w:cs="Segoe UI" w:eastAsia="Segoe UI"/>
          <w:sz w:val="27"/>
          <w:szCs w:val="27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8.9.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5"/>
          <w:w w:val="105"/>
        </w:rPr>
        <w:t> </w:t>
      </w:r>
      <w:r>
        <w:rPr>
          <w:color w:val="333333"/>
          <w:w w:val="105"/>
        </w:rPr>
        <w:t>МРТ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лейкоэнцефалопатии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«исчезающим»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веществом: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Т2W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изображение;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</w:t>
      </w:r>
      <w:r>
        <w:rPr/>
      </w:r>
    </w:p>
    <w:p>
      <w:pPr>
        <w:pStyle w:val="BodyText"/>
        <w:numPr>
          <w:ilvl w:val="0"/>
          <w:numId w:val="18"/>
        </w:numPr>
        <w:tabs>
          <w:tab w:pos="460" w:val="left" w:leader="none"/>
        </w:tabs>
        <w:spacing w:line="196" w:lineRule="exact" w:before="0" w:after="0"/>
        <w:ind w:left="459" w:right="0" w:hanging="249"/>
        <w:jc w:val="left"/>
      </w:pPr>
      <w:r>
        <w:rPr>
          <w:color w:val="333333"/>
          <w:w w:val="105"/>
        </w:rPr>
        <w:t>режим</w:t>
      </w:r>
      <w:r>
        <w:rPr>
          <w:color w:val="333333"/>
          <w:spacing w:val="-23"/>
          <w:w w:val="105"/>
        </w:rPr>
        <w:t> </w:t>
      </w:r>
      <w:r>
        <w:rPr>
          <w:color w:val="333333"/>
          <w:spacing w:val="1"/>
          <w:w w:val="105"/>
        </w:rPr>
        <w:t>FLAIR</w:t>
      </w:r>
      <w:r>
        <w:rPr/>
      </w:r>
    </w:p>
    <w:p>
      <w:pPr>
        <w:pStyle w:val="BodyText"/>
        <w:spacing w:line="224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spacing w:after="0" w:line="224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Специфического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разработано.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профилактики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эпизодов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декомпенсации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избегать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продолжительного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воздействия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температур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(солнечные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ванны,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посещения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бани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сауны),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травм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лихорадке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жаропонижающих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средств,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холодовых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компрессов.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Применение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глюкокортикоидов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периоды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острой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декомпенсации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давать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положительный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эффект,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длительное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показано.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отягощенных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семьях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формах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неблагоприятный,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быстро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развивается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инвалидизация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взрослой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доброкачественное,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медленное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течение.</w:t>
      </w:r>
      <w:r>
        <w:rPr/>
      </w:r>
    </w:p>
    <w:p>
      <w:pPr>
        <w:pStyle w:val="BodyText"/>
        <w:spacing w:line="186" w:lineRule="auto"/>
        <w:ind w:right="3475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8.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наследственные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лейкоэнцефалопатий/лейкодистрофий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Aicardi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leukodystrophies: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over-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view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1993.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16.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733–743.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86" w:lineRule="auto" w:before="17" w:after="0"/>
        <w:ind w:left="406" w:right="520" w:hanging="202"/>
        <w:jc w:val="left"/>
      </w:pPr>
      <w:r>
        <w:rPr>
          <w:color w:val="333333"/>
          <w:w w:val="105"/>
        </w:rPr>
        <w:t>Barkovich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James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Concepts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Myelin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Neuroradiology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2"/>
          <w:w w:val="105"/>
        </w:rPr>
        <w:t>AJNR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Neuroradiol.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2000.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21.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1099–1109.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86" w:lineRule="auto" w:before="0" w:after="0"/>
        <w:ind w:left="406" w:right="1366" w:hanging="202"/>
        <w:jc w:val="left"/>
      </w:pPr>
      <w:r>
        <w:rPr>
          <w:color w:val="333333"/>
          <w:w w:val="105"/>
        </w:rPr>
        <w:t>Cheon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J.E.,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Kim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I.O.,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Hwang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Y.S.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Leukodystrophy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children: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pictorial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review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imaging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features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Radiographics.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2002.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22.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461–476.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Demaerel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Faubert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Wilms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findings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leukodystrophy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Neuroradiology.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1991.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33.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368–371.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96" w:lineRule="exact" w:before="0" w:after="0"/>
        <w:ind w:left="406" w:right="0" w:hanging="202"/>
        <w:jc w:val="left"/>
      </w:pPr>
      <w:r>
        <w:rPr>
          <w:color w:val="333333"/>
          <w:w w:val="105"/>
        </w:rPr>
        <w:t>Forsting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imaging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brain: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toxic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white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matter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Eur.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Radiol.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1999.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1061–1065.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86" w:lineRule="auto" w:before="17" w:after="0"/>
        <w:ind w:left="406" w:right="880" w:hanging="202"/>
        <w:jc w:val="left"/>
      </w:pPr>
      <w:r>
        <w:rPr>
          <w:color w:val="333333"/>
          <w:w w:val="105"/>
        </w:rPr>
        <w:t>Mejaski-Bosnjak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V.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Cystic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leukoencephalopathy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megaloencephalic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child: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magnetic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resonance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imaging/magnetic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resonance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spectroscopy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Pediatr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1997.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16.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347.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86" w:lineRule="auto" w:before="0" w:after="0"/>
        <w:ind w:left="406" w:right="560" w:hanging="202"/>
        <w:jc w:val="left"/>
      </w:pPr>
      <w:r>
        <w:rPr>
          <w:color w:val="333333"/>
          <w:w w:val="105"/>
        </w:rPr>
        <w:t>Brenner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Johnson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A.B.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Mutations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4"/>
          <w:w w:val="105"/>
        </w:rPr>
        <w:t>GFAP,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encoding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glial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fibrillary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acidic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protein,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are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associated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Alexander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Nature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genetics.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27.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117–120.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86" w:lineRule="auto" w:before="0" w:after="0"/>
        <w:ind w:left="406" w:right="287" w:hanging="202"/>
        <w:jc w:val="left"/>
      </w:pPr>
      <w:r>
        <w:rPr>
          <w:color w:val="333333"/>
          <w:w w:val="105"/>
        </w:rPr>
        <w:t>Morell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Quarles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R.H.,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Norton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W.T.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Myelin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formation,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structure,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biochemistry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Siegel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G.J.,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Basic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Neurochemistry: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Molecular,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Cellular,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Medical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Aspects.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5th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ed.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York: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Raven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Press,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1994.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117–143.</w:t>
      </w:r>
      <w:r>
        <w:rPr/>
      </w:r>
    </w:p>
    <w:p>
      <w:pPr>
        <w:pStyle w:val="BodyText"/>
        <w:numPr>
          <w:ilvl w:val="0"/>
          <w:numId w:val="19"/>
        </w:numPr>
        <w:tabs>
          <w:tab w:pos="407" w:val="left" w:leader="none"/>
        </w:tabs>
        <w:spacing w:line="186" w:lineRule="auto" w:before="0" w:after="0"/>
        <w:ind w:left="406" w:right="760" w:hanging="202"/>
        <w:jc w:val="left"/>
      </w:pPr>
      <w:r>
        <w:rPr>
          <w:color w:val="333333"/>
          <w:spacing w:val="-6"/>
          <w:w w:val="105"/>
        </w:rPr>
        <w:t>Van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Knaap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M.S.,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Valk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retarded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Magnetic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Resonance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Myelin,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Myelination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Myelin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Disorders.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Berlin: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Springer,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1995.</w:t>
      </w:r>
      <w:r>
        <w:rPr/>
      </w:r>
    </w:p>
    <w:p>
      <w:pPr>
        <w:pStyle w:val="BodyText"/>
        <w:spacing w:line="186" w:lineRule="auto"/>
        <w:ind w:left="406" w:right="248" w:hanging="203"/>
        <w:jc w:val="left"/>
      </w:pPr>
      <w:r>
        <w:rPr>
          <w:color w:val="333333"/>
          <w:w w:val="105"/>
        </w:rPr>
        <w:t>0.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6"/>
          <w:w w:val="105"/>
        </w:rPr>
        <w:t>Van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der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Knaap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M.S.,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Naidu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Breiter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S.N.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Alexander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disease: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imaging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Neuroradiol.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2001.</w:t>
      </w:r>
      <w:r>
        <w:rPr>
          <w:color w:val="333333"/>
          <w:w w:val="103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22.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541–552.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Нейротрансмиттеры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химические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вещества,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синтезируются,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хранятся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пресинаптических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нейронах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высвобождаются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синаптическую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щель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стимуляциях.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Высвободившиеся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нейротрансмиттеры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проходят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синаптические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щели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связываются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высокоспецифичными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рецепторами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постсинаптической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мембране.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деполяризации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мембраны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запускает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дальнейшую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сложную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внутриклеточную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передачу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сигналов.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Прекращение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синаптической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передачи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сигналов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достигается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обратным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захватом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распадом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нейротрансмиттеров.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сегодняшний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день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существует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подгрупп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нейротрансмиттеров,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аминокислотные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нейротрансмиттеры,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глицин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ã-аминомасляная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катехоламины: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дофамин,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норадреналин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серотонин.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редкими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генетическими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дефектами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участвующих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распаде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серотонина,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кофакторов,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метаболизмом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птеринов,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необходимых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моноаминов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9.1).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разнообразным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проявлениям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энцефалопатии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ранним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расстройств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картиной.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подразделяют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подгрупп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9.1):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тетрагидробиоптерина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(BH4)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гиперфенилаланинемией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(ГФА)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нее;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2)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первичный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дефект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моноаминовых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нейротрансмиттеров;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3)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катаболизма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моноаминов;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4)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моноаминовые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транспортопатии;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5)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шаперонами.</w:t>
      </w:r>
      <w:r>
        <w:rPr/>
      </w: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3456432" cy="4096797"/>
            <wp:effectExtent l="0" t="0" r="0" b="0"/>
            <wp:docPr id="69" name="image5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50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6432" cy="409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spacing w:after="0" w:line="200" w:lineRule="atLeast"/>
        <w:rPr>
          <w:rFonts w:ascii="Segoe UI" w:hAnsi="Segoe UI" w:cs="Segoe UI" w:eastAsia="Segoe UI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58"/>
        <w:jc w:val="left"/>
      </w:pP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Рис.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2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9.1.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Нейротрансмиттерный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обмен,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синтез,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деградация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биоптерина.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5-HIAA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5-гидроксииндолуксусная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кислота;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5-HIAL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5-гидроксииндолацетоальдегид;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qBH2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квиноноид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дигидробиоптерин;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BH4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тетрагидробиоптерин;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DHPR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дигидроптеринредуктаза;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5"/>
          <w:w w:val="105"/>
        </w:rPr>
        <w:t>DOPAC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3,4-дигидрофенилуксусная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кислота;</w:t>
      </w:r>
      <w:r>
        <w:rPr>
          <w:color w:val="333333"/>
          <w:spacing w:val="-18"/>
          <w:w w:val="105"/>
        </w:rPr>
        <w:t> </w:t>
      </w:r>
      <w:r>
        <w:rPr>
          <w:color w:val="333333"/>
          <w:spacing w:val="-4"/>
          <w:w w:val="105"/>
        </w:rPr>
        <w:t>DOPAL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3,4-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дигидрофенилацетальдегид;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4"/>
          <w:w w:val="105"/>
        </w:rPr>
        <w:t>DTDS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дофамина;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3"/>
          <w:w w:val="105"/>
        </w:rPr>
        <w:t>GTP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гуанозин-5’-трифосфат;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5"/>
          <w:w w:val="105"/>
        </w:rPr>
        <w:t>HVA</w:t>
      </w:r>
      <w:r>
        <w:rPr/>
      </w:r>
    </w:p>
    <w:p>
      <w:pPr>
        <w:pStyle w:val="BodyText"/>
        <w:numPr>
          <w:ilvl w:val="0"/>
          <w:numId w:val="18"/>
        </w:numPr>
        <w:tabs>
          <w:tab w:pos="460" w:val="left" w:leader="none"/>
        </w:tabs>
        <w:spacing w:line="186" w:lineRule="auto" w:before="0" w:after="0"/>
        <w:ind w:left="210" w:right="698" w:firstLine="0"/>
        <w:jc w:val="left"/>
      </w:pPr>
      <w:r>
        <w:rPr>
          <w:color w:val="333333"/>
          <w:w w:val="105"/>
        </w:rPr>
        <w:t>гомованильная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кислота;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MHPG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3-метокси-4-гидроксифенилгликоль;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PLP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пиридоксал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5’-фосфат;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PTP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пирувуолтеатрагидроптерин;</w:t>
      </w:r>
      <w:r>
        <w:rPr>
          <w:color w:val="333333"/>
          <w:spacing w:val="-29"/>
          <w:w w:val="105"/>
        </w:rPr>
        <w:t> </w:t>
      </w:r>
      <w:r>
        <w:rPr>
          <w:color w:val="333333"/>
          <w:spacing w:val="1"/>
          <w:w w:val="105"/>
        </w:rPr>
        <w:t>VLA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ванилилмолочная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кислота;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113pt;width:538.8pt;height:171.2pt;mso-position-horizontal-relative:page;mso-position-vertical-relative:paragraph;z-index:217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826"/>
                    <w:gridCol w:w="2538"/>
                    <w:gridCol w:w="1165"/>
                    <w:gridCol w:w="1508"/>
                    <w:gridCol w:w="1725"/>
                  </w:tblGrid>
                  <w:tr>
                    <w:trPr>
                      <w:trHeight w:val="405" w:hRule="exact"/>
                    </w:trPr>
                    <w:tc>
                      <w:tcPr>
                        <w:tcW w:w="382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Группа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2" w:right="73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Ферментативный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дефект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4" w:right="46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Номер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OMIM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7" w:right="31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Дефектный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ген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4" w:right="284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наследования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382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синтеза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биоптерина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SPR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612716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SPR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AD-GTPCHI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233910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GCH1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AД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AR-GTPCHI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261640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GCH1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PTPS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261630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PTPS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DHPR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264070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QDPR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PCD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508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PCD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3826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Первичный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TH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605407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TH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3826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дефект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синтеза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моноаминовых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AADC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608643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AADC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3826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нейротрансмиттеров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65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50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725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15" w:hRule="exact"/>
                    </w:trPr>
                    <w:tc>
                      <w:tcPr>
                        <w:tcW w:w="3826" w:type="dxa"/>
                        <w:vMerge w:val="restart"/>
                        <w:tcBorders>
                          <w:top w:val="single" w:sz="6" w:space="0" w:color="000000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Моноаминовые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транспортопатии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SLC6A3</w:t>
                        </w:r>
                        <w:r>
                          <w:rPr>
                            <w:rFonts w:asci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(DTDS)</w:t>
                        </w:r>
                        <w:r>
                          <w:rPr>
                            <w:rFonts w:asci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SCL18A2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613135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3"/>
                            <w:w w:val="105"/>
                            <w:sz w:val="19"/>
                          </w:rPr>
                          <w:t>SLC6A3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000000"/>
                          <w:left w:val="single" w:sz="6" w:space="0" w:color="000000"/>
                          <w:bottom w:val="nil" w:sz="6" w:space="0" w:color="auto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6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4"/>
                            <w:w w:val="105"/>
                            <w:sz w:val="19"/>
                          </w:rPr>
                          <w:t>(VMAT2)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nil" w:sz="6" w:space="0" w:color="auto"/>
                          <w:left w:val="single" w:sz="6" w:space="0" w:color="000000"/>
                          <w:bottom w:val="nil" w:sz="6" w:space="0" w:color="auto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6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ORPHA: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SCL18A2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vMerge w:val="restart"/>
                        <w:tcBorders>
                          <w:top w:val="nil" w:sz="6" w:space="0" w:color="auto"/>
                          <w:left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207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0" w:hRule="exact"/>
                    </w:trPr>
                    <w:tc>
                      <w:tcPr>
                        <w:tcW w:w="3826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3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165" w:type="dxa"/>
                        <w:tcBorders>
                          <w:top w:val="nil" w:sz="6" w:space="0" w:color="auto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352649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725" w:type="dxa"/>
                        <w:vMerge/>
                        <w:tcBorders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05" w:hRule="exact"/>
                    </w:trPr>
                    <w:tc>
                      <w:tcPr>
                        <w:tcW w:w="382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распада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моноаминов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MAO-A/MAO-B</w:t>
                        </w:r>
                        <w:r>
                          <w:rPr>
                            <w:rFonts w:asci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DBH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309850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609312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29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-2"/>
                            <w:sz w:val="19"/>
                          </w:rPr>
                          <w:t>MAOA/MAOB</w:t>
                        </w:r>
                        <w:r>
                          <w:rPr>
                            <w:rFonts w:ascii="Segoe UI"/>
                            <w:color w:val="333333"/>
                            <w:spacing w:val="26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DBH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4" w:right="148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ХР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382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Дефектыко-шаперонов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53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1"/>
                            <w:w w:val="105"/>
                            <w:sz w:val="19"/>
                          </w:rPr>
                          <w:t>DNAJC12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16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606060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5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spacing w:val="1"/>
                            <w:w w:val="105"/>
                            <w:sz w:val="19"/>
                          </w:rPr>
                          <w:t>DNAJC12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72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AР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9.1.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нейротрансмиттеров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2"/>
        <w:rPr>
          <w:rFonts w:ascii="Segoe UI" w:hAnsi="Segoe UI" w:cs="Segoe UI" w:eastAsia="Segoe UI"/>
          <w:sz w:val="28"/>
          <w:szCs w:val="28"/>
        </w:rPr>
      </w:pPr>
    </w:p>
    <w:p>
      <w:pPr>
        <w:pStyle w:val="BodyText"/>
        <w:spacing w:line="186" w:lineRule="auto" w:before="97"/>
        <w:ind w:right="278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Примечание.</w:t>
      </w:r>
      <w:r>
        <w:rPr>
          <w:rFonts w:ascii="Segoe UI Black" w:hAnsi="Segoe UI Black" w:cs="Segoe UI Black" w:eastAsia="Segoe UI Black"/>
          <w:color w:val="333333"/>
          <w:spacing w:val="-22"/>
          <w:w w:val="105"/>
        </w:rPr>
        <w:t> </w:t>
      </w:r>
      <w:r>
        <w:rPr>
          <w:color w:val="333333"/>
          <w:spacing w:val="-1"/>
          <w:w w:val="105"/>
        </w:rPr>
        <w:t>GTPCHI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гуанозинтрифосфатциклогидролаза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I;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PTPS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протеинтирозинфосфатаза;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DHPR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дегидроптеридинредуктаза;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PCD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птерин-4-альфакарбиноламиндегидратаза;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TH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тирозингидроксилаза;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AADC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декарбоксилаза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ароматических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аминокислот;</w:t>
      </w:r>
      <w:r>
        <w:rPr>
          <w:color w:val="333333"/>
          <w:spacing w:val="-22"/>
          <w:w w:val="105"/>
        </w:rPr>
        <w:t> </w:t>
      </w:r>
      <w:r>
        <w:rPr>
          <w:color w:val="333333"/>
          <w:spacing w:val="-3"/>
          <w:w w:val="105"/>
        </w:rPr>
        <w:t>SLC6A3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дофаминовый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транспортер;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SCL18A2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АТФ-зависимый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транспортер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моноаминов;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1"/>
          <w:w w:val="105"/>
        </w:rPr>
        <w:t>MAO-A/MAO-B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моноаминоксиадаза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В;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DBH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дофамин-бета-гидроксилаза;</w:t>
      </w:r>
      <w:r>
        <w:rPr>
          <w:color w:val="333333"/>
          <w:spacing w:val="24"/>
          <w:w w:val="103"/>
        </w:rPr>
        <w:t> </w:t>
      </w:r>
      <w:r>
        <w:rPr>
          <w:color w:val="333333"/>
          <w:spacing w:val="1"/>
          <w:w w:val="105"/>
        </w:rPr>
        <w:t>DNAJC12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DnaJ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теплового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шока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12;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наследования;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аутосомно-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доминатный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наследования;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Х-сцепленный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рецессивный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VMA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ванилилминдальная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кислота;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4"/>
          <w:w w:val="105"/>
        </w:rPr>
        <w:t>VMAT2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моноаминовый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пузырьках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(Adapted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from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Brennenstuhl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H.,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Jung-Klawitter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Assmann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Opladen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T.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Inherited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Neurotransmitters: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Classification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ad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Practical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Approaches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w w:val="103"/>
        </w:rPr>
        <w:t> </w:t>
      </w:r>
      <w:r>
        <w:rPr>
          <w:color w:val="333333"/>
          <w:spacing w:val="-3"/>
          <w:w w:val="105"/>
        </w:rPr>
        <w:t>Treatment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Neuropediatrics.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2019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Feb.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50(1).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2–14)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нейротрасмиттерных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основывается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наследственном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дофамина.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Выраженность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степени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дофамина.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Легкая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дефицита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тирозингидроксилазы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соответствовать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картине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аутосомно-доминантной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I,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обозначается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«сегаваподобный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фенотип»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суточными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колебаниями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восстановлением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дефектов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птеринов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неотличима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аутосомно-рецессивной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дигидроптеринредуктазы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патогномоничным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обнаружение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кальцинатов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дофамина,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особенно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раннем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паркинсонизма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дистонией.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окулогирные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трактуются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приступы.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серотонина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происходят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регуляции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серотонинергической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активности,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дистонических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атак,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психиатрических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диссомнии,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вегетативной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дисфункции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(повышенная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потливость,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заложенность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колебания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артериального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т.п.).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наличии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предположить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рассмотрен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Аутосомно-доминантная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Сегавы,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ДОФА-</w:t>
      </w:r>
      <w:r>
        <w:rPr>
          <w:color w:val="333333"/>
          <w:w w:val="103"/>
        </w:rPr>
        <w:t> </w:t>
      </w:r>
      <w:r>
        <w:rPr>
          <w:color w:val="333333"/>
        </w:rPr>
        <w:t>зависимая </w:t>
      </w:r>
      <w:r>
        <w:rPr>
          <w:color w:val="333333"/>
          <w:spacing w:val="2"/>
        </w:rPr>
        <w:t> </w:t>
      </w:r>
      <w:r>
        <w:rPr>
          <w:color w:val="333333"/>
        </w:rPr>
        <w:t>дистония)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38"/>
        <w:jc w:val="left"/>
      </w:pPr>
      <w:r>
        <w:rPr>
          <w:color w:val="333333"/>
          <w:w w:val="105"/>
        </w:rPr>
        <w:t>M.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Segawa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1972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подробно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картину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двоюродных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сестер,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4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6,5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наблюдалось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походки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дистонией.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легкими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утренние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часы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усиливались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вечеру.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Состояние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обеих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улучшилось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леводопой.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самом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деле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Сегавы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первым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описанием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дофа-зависимой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дистонии.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1947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Бек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сообщили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8,5-летней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девочке,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«заводила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левую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стопу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ходьбе»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последующим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развитием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дистонии,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тремора,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маскообразного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затруднением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походки.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дяди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отцовской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аналогичные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проблемы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ходьбой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признано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«типичный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деформирующей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дистонии».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спустя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повторно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обследован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Дж.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Корнером.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отметил,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симптоматика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улучшалась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тригексифенидила.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наблюдения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соответствуют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дофа-зависимой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дистонии.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Термин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«дофа-зависимая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дистония»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предложен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рядом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авторов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(Nygaard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др.,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1988).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Дофа-зависимая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дистония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мире,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распространенность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Англии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Японии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оценивается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0,5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млн.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V.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Dobričić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2017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доложил,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распространенность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дофа-зависимой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дистонии,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обусловленной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19"/>
          <w:w w:val="105"/>
        </w:rPr>
        <w:t> </w:t>
      </w:r>
      <w:r>
        <w:rPr>
          <w:color w:val="333333"/>
          <w:spacing w:val="-1"/>
          <w:w w:val="105"/>
        </w:rPr>
        <w:t>(GTPCHI),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Сербии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2,96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1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млн.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Классификация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Существует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дофа-зависимой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дистонии;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2)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дофа-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зависимая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дистонии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паркинсонизмом;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3)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атипичной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дофа-зависимой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дистонии.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Генетически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гетерогенное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имеющее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аутосомно-доминантный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GCHI,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гуанозинтрифосфатциклогидролазу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I.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мутациях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GCHI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BH4,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происходит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серотонина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возникают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Клиническая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картина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аутосомно-доминантной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6"/>
          <w:w w:val="105"/>
        </w:rPr>
        <w:t> </w:t>
      </w:r>
      <w:r>
        <w:rPr>
          <w:color w:val="333333"/>
          <w:spacing w:val="-1"/>
          <w:w w:val="105"/>
        </w:rPr>
        <w:t>GTPCHI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широким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спектром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преимущественной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манифестацией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первую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декаду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возникновением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дистонии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конечностей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постепенным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прогрессированием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генерализованной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дистонии.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ухудшаются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1"/>
        <w:jc w:val="left"/>
      </w:pPr>
      <w:r>
        <w:rPr>
          <w:color w:val="333333"/>
          <w:w w:val="105"/>
        </w:rPr>
        <w:t>течение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дня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быстрым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улучшением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симптоматики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Дополнительными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паркинсонизма,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тремор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брадикинезия.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пирамидные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ногах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(повышение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сухожильных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рефлексов,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спастичность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нижних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клонусы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стопы),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дистоническое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прерывистое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разгибание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пальца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стопы,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напоминающее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Бабинского.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леводопой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гиперрефлексия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исчезает,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нормализуется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мышечный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тонус.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небольшой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психиатрические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тревожность,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обсессивно-компульсивные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встречаются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немного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чаще.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описание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литературе,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когда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протекает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миоклонус-дистонии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хорошим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ответом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леводопу.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Встречаются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атипичным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проявлением: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младенческого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взрослого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детские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имитируют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картину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церебрального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паралича.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фокальная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дистония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паркинсонизм.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МРТ/КТ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патологических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изменений.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Назначение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низких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леводопы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ингибитором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декарбоксилазы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(карбидопа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бенсеразид)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улучшает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двигательную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функцию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аутосомно-доминатной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spacing w:val="-1"/>
          <w:w w:val="105"/>
        </w:rPr>
        <w:t>GTPCHI,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пробную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терапию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препаратом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леводопа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применять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тест.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гомованилиновой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(ГВК),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гидроксииндолуксусной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(5-HIAA),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биоптерина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неоптерина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снижены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спинномозговой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жидкости.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ДНК-диагностика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GCHI.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ВН4-дефицитных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ГФА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лиц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гиперфенилаланинемией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гиперфенилаланинемии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провести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птеринов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мочи,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сыворотки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спинномозговой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9.2).</w:t>
      </w:r>
      <w:r>
        <w:rPr/>
      </w:r>
    </w:p>
    <w:p>
      <w:pPr>
        <w:pStyle w:val="BodyText"/>
        <w:spacing w:line="186" w:lineRule="auto"/>
        <w:ind w:right="329"/>
        <w:jc w:val="left"/>
      </w:pPr>
      <w:r>
        <w:rPr/>
        <w:pict>
          <v:shape style="position:absolute;margin-left:28.449999pt;margin-top:18.94042pt;width:538.8pt;height:93.3pt;mso-position-horizontal-relative:page;mso-position-vertical-relative:paragraph;z-index:220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89"/>
                    <w:gridCol w:w="527"/>
                    <w:gridCol w:w="674"/>
                    <w:gridCol w:w="601"/>
                    <w:gridCol w:w="564"/>
                    <w:gridCol w:w="871"/>
                    <w:gridCol w:w="846"/>
                    <w:gridCol w:w="981"/>
                    <w:gridCol w:w="895"/>
                    <w:gridCol w:w="1006"/>
                    <w:gridCol w:w="2608"/>
                  </w:tblGrid>
                  <w:tr>
                    <w:trPr>
                      <w:trHeight w:val="601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-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Показатели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3" w:right="149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Phe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(К)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7" w:right="53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Neo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(К,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4" w:right="267"/>
                          <w:jc w:val="both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Bio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(К,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М)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right="266"/>
                          <w:jc w:val="both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Pri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(К,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М)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17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Neo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(СМЖ)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3" w:right="147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Bio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(СМЖ)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1" w:right="284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5HIAA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(СМЖ)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6" w:right="205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HVA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(СМЖ)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7" w:right="296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5MTHF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(СМЖ)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3" w:lineRule="auto" w:before="11"/>
                          <w:ind w:left="-1" w:right="492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Ферментативная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активность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DHPR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(К)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AdGTPС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n/↓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pacing w:val="-1"/>
                            <w:w w:val="105"/>
                            <w:sz w:val="19"/>
                          </w:rPr>
                          <w:t>ArGTPС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PTPS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SR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PCD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n/↓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8" w:hRule="exact"/>
                    </w:trPr>
                    <w:tc>
                      <w:tcPr>
                        <w:tcW w:w="11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DHPR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27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67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60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4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56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7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/>
                            <w:color w:val="333333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Segoe UI"/>
                            <w:sz w:val="19"/>
                          </w:rPr>
                        </w:r>
                      </w:p>
                    </w:tc>
                    <w:tc>
                      <w:tcPr>
                        <w:tcW w:w="84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3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↑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98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895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1006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n/↓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608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↓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9.2.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фенилананина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птеринов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спинномозговой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(Blau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др.,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2014)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9"/>
        <w:rPr>
          <w:rFonts w:ascii="Segoe UI" w:hAnsi="Segoe UI" w:cs="Segoe UI" w:eastAsia="Segoe UI"/>
          <w:sz w:val="16"/>
          <w:szCs w:val="16"/>
        </w:rPr>
      </w:pPr>
    </w:p>
    <w:p>
      <w:pPr>
        <w:pStyle w:val="BodyText"/>
        <w:spacing w:line="223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/>
      </w:r>
    </w:p>
    <w:p>
      <w:pPr>
        <w:pStyle w:val="BodyText"/>
        <w:spacing w:line="186" w:lineRule="auto" w:before="16"/>
        <w:ind w:right="345"/>
        <w:jc w:val="left"/>
      </w:pPr>
      <w:r>
        <w:rPr>
          <w:rFonts w:ascii="Segoe UI Black" w:hAnsi="Segoe UI Black" w:cs="Segoe UI Black" w:eastAsia="Segoe UI Black"/>
          <w:color w:val="333333"/>
          <w:w w:val="105"/>
        </w:rPr>
        <w:t>Примечание.</w:t>
      </w:r>
      <w:r>
        <w:rPr>
          <w:rFonts w:ascii="Segoe UI Black" w:hAnsi="Segoe UI Black" w:cs="Segoe UI Black" w:eastAsia="Segoe UI Black"/>
          <w:color w:val="333333"/>
          <w:spacing w:val="-27"/>
          <w:w w:val="105"/>
        </w:rPr>
        <w:t> </w:t>
      </w:r>
      <w:r>
        <w:rPr>
          <w:color w:val="333333"/>
          <w:spacing w:val="-1"/>
          <w:w w:val="105"/>
        </w:rPr>
        <w:t>AdGTPСH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аутосомно-доминантный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I;</w:t>
      </w:r>
      <w:r>
        <w:rPr>
          <w:color w:val="333333"/>
          <w:spacing w:val="-25"/>
          <w:w w:val="105"/>
        </w:rPr>
        <w:t> </w:t>
      </w:r>
      <w:r>
        <w:rPr>
          <w:color w:val="333333"/>
          <w:spacing w:val="-1"/>
          <w:w w:val="105"/>
        </w:rPr>
        <w:t>ArGTPСH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I;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PTPS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6-пирувоилтетра-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гидроптеринсинтаза;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SR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сепиаптеринредуктаза;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PCD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птерин-4-альфакарбиноламиндегидратаза;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DHPR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дигидроптеридинредуктаза;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Phe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фенилаланин;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Neo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неоптерин;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Bio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биоптерин;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Pri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примаптерин;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5HIAA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5-гидроксииндолуксусная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кислота;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5"/>
          <w:w w:val="105"/>
        </w:rPr>
        <w:t>HVA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гомованилиновая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кислота;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5MTHF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5-метилтетрагидрофолат;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кровь;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моча;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СМЖ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спинномозговая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жидкость.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Рекомендуемая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начальная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леводопы: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1–10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леводопы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ежедневно,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вводят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приемов;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дети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возрасте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≥6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25–50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леводопы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1–3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раза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день;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взрослые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50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мг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леводопы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1–3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день,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пожизненно.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медленно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постепенно.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симптоматики,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возникает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сразу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леводопы.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Купирование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симптоматики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наступает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нескольких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месяцев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инициации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Почти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полное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купирование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взрослых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обычно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достигается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применении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&lt;300–400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мг/день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леводопы.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терапии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леводопой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возникать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дискинезии.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исчезают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появляются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снова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постепенном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увеличении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дозы.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Аутосомно-доминатная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форма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своевременной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благоприятный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полным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регрессом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проводимого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позднем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начале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терапии,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поз,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контрактур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деформаций,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левадопы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обратному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развитию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указанных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симптомов,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останавливает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прогрессирование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/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</w:rPr>
        <w:t>Аутосомно-рецессивная </w:t>
      </w:r>
      <w:r>
        <w:rPr>
          <w:color w:val="333333"/>
          <w:spacing w:val="4"/>
        </w:rPr>
        <w:t> </w:t>
      </w:r>
      <w:r>
        <w:rPr>
          <w:color w:val="333333"/>
        </w:rPr>
        <w:t>форма </w:t>
      </w:r>
      <w:r>
        <w:rPr>
          <w:color w:val="333333"/>
          <w:spacing w:val="5"/>
        </w:rPr>
        <w:t> </w:t>
      </w:r>
      <w:r>
        <w:rPr>
          <w:color w:val="333333"/>
        </w:rPr>
        <w:t>недостаточности </w:t>
      </w:r>
      <w:r>
        <w:rPr>
          <w:color w:val="333333"/>
          <w:spacing w:val="5"/>
        </w:rPr>
        <w:t> </w:t>
      </w:r>
      <w:r>
        <w:rPr>
          <w:color w:val="333333"/>
        </w:rPr>
        <w:t>гуанозинтрифосфатциклогидролазы </w:t>
      </w:r>
      <w:r>
        <w:rPr>
          <w:color w:val="333333"/>
          <w:spacing w:val="4"/>
        </w:rPr>
        <w:t> </w:t>
      </w:r>
      <w:r>
        <w:rPr>
          <w:color w:val="333333"/>
        </w:rPr>
        <w:t>I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Недостаточность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1"/>
          <w:w w:val="105"/>
        </w:rPr>
        <w:t>(GTPCH)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числу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редких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России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BH4-дефицитные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гиперфенилаланинемии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составляют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1–3%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случаев,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выявленных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ходе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неонатального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скрининга.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Генетическое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имеющее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аутосомно-рецессивный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наследования.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связано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GCHI,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гуанозинтрифосфатциклогидролазу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контролируется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GCHI,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локализованным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длинном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плече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хромосомы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14,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регионе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14q22.2.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BH4-дефицитная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гиперфенилаланинемия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обусловлена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28"/>
          <w:w w:val="105"/>
        </w:rPr>
        <w:t> </w:t>
      </w:r>
      <w:r>
        <w:rPr>
          <w:color w:val="333333"/>
          <w:spacing w:val="-1"/>
          <w:w w:val="105"/>
        </w:rPr>
        <w:t>GTPCH,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функционирует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начальных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этапах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BH4,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преобразуя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гуанозин-5′-трифосфат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дигидронеоптеринтрифосфат.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I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«злокачественной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гиперфенилаланинемии»,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нарушению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работы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нейротрансмиттеров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тетрагидробиоптерина.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периоде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слабое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сосание,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хаотичные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движения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конечностей,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симптомокомплекс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«вялого»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ребенка.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рождении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нередко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низкая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масса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тела.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Средний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возраст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5–6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гиперфенилаланинемией,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дефицитом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нейротрансмиттеров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серотонина,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прогрессирующими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интеллектуальными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двигательными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нарушениями.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Основными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являются: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тонуса,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приступы,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сонливость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раздражительность,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гиперкинетические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терморегуляции,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повышенное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слюноотделение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глотания.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Характерна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флуктуация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состояния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29"/>
        <w:jc w:val="left"/>
      </w:pPr>
      <w:r>
        <w:rPr>
          <w:color w:val="333333"/>
          <w:w w:val="105"/>
        </w:rPr>
        <w:t>сна,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отсутствие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положительной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динамики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поступления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фенилаланина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пищей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фоне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адекватного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снижения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Обычно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устанавливают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повышенному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фенилаланина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неонатального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скрининга.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фенилаланина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&gt;120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ммоль/л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лабораторным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признаком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классической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аутосомно-рецессивной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гуанозинтрифосфатциклогидролазы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I.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подтверждают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низкого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птеринов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низкого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содержания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нейромедиаторов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птеринов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ликворе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9.2).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части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дефектами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GCHI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рождении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содержание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фенилаланина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(такие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будут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выявлены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скрининге),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позднее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фенилаланина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периодически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повышаться.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диетотерапию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пищевого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фенилаланина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синтетический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аналог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ВН4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сапроптерина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дигидрохлорид,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используется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комплексе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диетотерапией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симптоматическая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медикаментозная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Начальная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сапроптерина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дигидрохлорида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BH4,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обусловленная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GCHI,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составляет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увеличена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сутки.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достижения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оптимального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терапевтического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эффекта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суточная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препарата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разделена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3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дня.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комплекс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входят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препараты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леводопа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(5–10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сутки)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сочетании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карбидопой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(1–1,5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5-гидрокситриптофан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(5–10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мг/кг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сутки).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Дозы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назначают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индивидуально.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пролактина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считать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адекватным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дофаминовой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гипоталамусе,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маркеров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нет.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ДНК-диагностики,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генотип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пробанда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известен.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Рецессивные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Сегавы,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серьезный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аутосомно-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доминатной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формой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86" w:lineRule="auto"/>
        <w:ind w:right="6043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w w:val="103"/>
        </w:rPr>
        <w:t> </w:t>
      </w:r>
      <w:r>
        <w:rPr>
          <w:color w:val="333333"/>
        </w:rPr>
        <w:t>Сепиаптеринредуктазная  </w:t>
      </w:r>
      <w:r>
        <w:rPr>
          <w:color w:val="333333"/>
          <w:spacing w:val="7"/>
        </w:rPr>
        <w:t> </w:t>
      </w:r>
      <w:r>
        <w:rPr>
          <w:color w:val="333333"/>
        </w:rPr>
        <w:t>недостаточность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numPr>
          <w:ilvl w:val="0"/>
          <w:numId w:val="20"/>
        </w:numPr>
        <w:tabs>
          <w:tab w:pos="399" w:val="left" w:leader="none"/>
        </w:tabs>
        <w:spacing w:line="186" w:lineRule="auto" w:before="17" w:after="0"/>
        <w:ind w:left="210" w:right="378" w:firstLine="0"/>
        <w:jc w:val="left"/>
      </w:pPr>
      <w:r>
        <w:rPr>
          <w:color w:val="333333"/>
          <w:w w:val="105"/>
        </w:rPr>
        <w:t>Bonafe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соавт.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2001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впервые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картину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прогрессирующей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дистонией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дефицитом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серотонина,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низким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гомованилиновой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5-гидроксииндолуксусной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высоким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биоптерина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дигидробиоптерина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спинномозговой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жидкости.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наблюдалось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биоптеринового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гиперфенилаланинемии.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исследовании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культуры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обнаружено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сепиаптеринредуктазы.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Сепиаптеринредуктаза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фермент,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катализирует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заключительную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стадию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биосинтеза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тетрагидробиопетрина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(BH4).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Сепиаптеринредуктазная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заболевание.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научной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литературе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имеются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описания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сепиаптеринредуктазы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(SPR).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SPR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2p.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Разнообразные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SPR,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распространенными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такие,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сайт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сплайсинга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R150G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K251X.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SPR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кодирует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работу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сепиаптеринредуктазы.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гене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вызывают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сепиаптеринредуктазы.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участвует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BH4,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отвечающего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уменьшении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BH4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мозге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серотонина,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двигательным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психиатрическим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нарушениям.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53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сепиаптеринредуктазы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разнообразен: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выраженных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когнитивных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минимальных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проявлений.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симптомы,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речевого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прогрессирующая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дистония,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окулогирные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кризы.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суточные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колебания: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лучше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хуже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вечером.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симптомами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признаки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паркинсонизма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(тремор,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брадикинезия,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маскообразное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лицо,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ригидность),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конечностях,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сухожильная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гиперрефлексия,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умственная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отсталость,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психические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поведенческие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вегетативная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дисфункция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(повышенная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сонливость,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трудности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засыпании,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пробуждения).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ранней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манифестации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сепиаптеринредуктазной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туловищная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психомоторного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выраженными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психиатрическими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расстройствами,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такими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повышенная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возбудимость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поведения.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гормона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эпизоды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связаны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снижением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дофамина.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Диагноз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устанавливают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нейромедиаторов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спинномозговой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жидкости.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ликворе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гомованильной,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5-индолуксусной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биоптеринов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(см.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9.2).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считается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экскреции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сепиаптерина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мочой.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37"/>
          <w:w w:val="105"/>
        </w:rPr>
        <w:t> </w:t>
      </w:r>
      <w:r>
        <w:rPr>
          <w:color w:val="333333"/>
          <w:w w:val="105"/>
        </w:rPr>
        <w:t>ДНК-диагностика.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Назначение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препаратов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леводопа,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карбидопа,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5-гидрокситриптофана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улучшает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клиническую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картину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BH4-терапия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неэффективна,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BH4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проникает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гематоэнцефалический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барьер.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Проводится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ДНК-диагностика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последующей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медико-генетической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консультаций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отягощенной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семьи.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210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36"/>
          <w:w w:val="105"/>
        </w:rPr>
        <w:t> </w:t>
      </w:r>
      <w:r>
        <w:rPr>
          <w:color w:val="333333"/>
          <w:w w:val="105"/>
        </w:rPr>
        <w:t>декарбоксилирования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L-ароматических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кислот</w:t>
      </w:r>
      <w:r>
        <w:rPr/>
      </w:r>
    </w:p>
    <w:p>
      <w:pPr>
        <w:pStyle w:val="BodyText"/>
        <w:spacing w:line="186" w:lineRule="auto" w:before="17"/>
        <w:ind w:right="309"/>
        <w:jc w:val="left"/>
      </w:pPr>
      <w:r>
        <w:rPr>
          <w:color w:val="333333"/>
          <w:w w:val="105"/>
        </w:rPr>
        <w:t>Нарушения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декарбоксилирования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L-ароматических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(AADCd)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редкое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врожденное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аутосомно-рецессивное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нейротрансмиттерного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DDC,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снижению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декарбоксилазы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ароматической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L-аминокислоты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(AADC).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История</w:t>
      </w:r>
      <w:r>
        <w:rPr>
          <w:rFonts w:ascii="Segoe UI Semibold" w:hAnsi="Segoe UI Semibold"/>
          <w:b/>
          <w:color w:val="333333"/>
          <w:spacing w:val="-3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вопроса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Впервые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Hyland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P.T.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Clayton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1990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описали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монозиготных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близнецов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мужского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пола,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рожденных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близкородственного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брака,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месяцев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отмечались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гипотония,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окулогирные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кризы,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хореоатетоидные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движения,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цианоз,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ортостатическая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гипотензия,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терморегуляции,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повышена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гомованильновой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5-гидроксииндолуксусной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спинномозговой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жидкости.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Эпидемиология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51"/>
        <w:jc w:val="both"/>
      </w:pP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момента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постановки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первого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1990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100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серий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AADC.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выявляется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азиатских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странах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(особенно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Тайване,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Японии,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юге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Китая),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всей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видимости,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из-за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«эффекта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основателя».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частый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патогенный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вариант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популяциях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IVS6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+4A&gt;T.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Этиология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633"/>
        <w:jc w:val="left"/>
      </w:pPr>
      <w:r>
        <w:rPr>
          <w:color w:val="333333"/>
          <w:w w:val="105"/>
        </w:rPr>
        <w:t>Аутосомно-рецессивное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обусловленное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DDC.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DDC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картирован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хромосоме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(7p12.1-p12.3)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состоит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экзонов.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Патогенез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Основной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биохимический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патогенез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заключается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моноаминовых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нейротрансмиттеров.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DDC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приводят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декарбоксилазы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ароматических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аминокислот,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отвечает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синтез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моноаминных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нейротранмиттеров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(дофамина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серотонина)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предшественником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норадреналина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адреналина.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дофамина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серотонина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организме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накапливается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биологический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маркер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3-О-метилдопа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(3-OMD).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</w:rPr>
        <w:t>Клиническая </w:t>
      </w:r>
      <w:r>
        <w:rPr>
          <w:rFonts w:ascii="Segoe UI Semibold" w:hAnsi="Segoe UI Semibold"/>
          <w:b/>
          <w:color w:val="333333"/>
          <w:spacing w:val="5"/>
        </w:rPr>
        <w:t> </w:t>
      </w:r>
      <w:r>
        <w:rPr>
          <w:rFonts w:ascii="Segoe UI Semibold" w:hAnsi="Segoe UI Semibold"/>
          <w:b/>
          <w:color w:val="333333"/>
          <w:spacing w:val="-1"/>
        </w:rPr>
        <w:t>картина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фенотип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напрямую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связан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патогенезом.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зависимости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представлены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9.3.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Дебют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приходится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ранний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детский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возраст,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среднем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2,7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мес.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(окулогирными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кризами,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дистонией,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хореей,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гипокинезией,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изменением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мышечного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тонуса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пластическому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типу,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брадикинезией),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расстройствами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поведения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(раздражительность,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чрезмерный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плач,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дисфория),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вегетативными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(птоз,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миоз,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терморегуляции,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приступообразное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избыточное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потоотделение,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заложенность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носа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ортостатическая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гипотензия),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нарушениями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сердечного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ритма,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желудочно-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кишечными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расстройствами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(диарея,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запор,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гастроэзофагеальный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рефлюкс),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гиперсаливацией.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задержка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интеллектуального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развития,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настолько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выраженная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задержкой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развития.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трети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мере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прогрессирования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присоединяются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приступы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характерными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эпилептическими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изменениями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компьютерной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электроэнцефалографии,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тяжелой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эпилепсии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редки.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протекать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под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маской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аутистических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(бессонница,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гиперсомния,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обструктивного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апноэ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сне),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гормона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роста,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гиперпролактинемия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9.2).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Эпизоды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гипогликемии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первые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жизни,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интеркуррентных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инфекций.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отмечаться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улучшение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самочувствия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флуктуации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течение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Тяжесть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варьирует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легкого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тяжелого.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6756082"/>
            <wp:effectExtent l="0" t="0" r="0" b="0"/>
            <wp:docPr id="71" name="image5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51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6756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18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9.2.</w:t>
      </w:r>
      <w:r>
        <w:rPr>
          <w:rFonts w:ascii="Segoe UI Semibold" w:hAnsi="Segoe UI Semibold"/>
          <w:b/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П.Р.,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лет.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Окулогирный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криз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405"/>
        <w:jc w:val="left"/>
      </w:pPr>
      <w:r>
        <w:rPr>
          <w:color w:val="333333"/>
          <w:w w:val="105"/>
        </w:rPr>
        <w:t>Лабораторная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3-О-метилдопа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пятне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соотношение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ванилилмолочной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ванилилминдальной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кислоте,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достоверно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различаются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контроле.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молекулярно-генетическая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окончательного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подтверждения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диагноза.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Скрининговым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повышенный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3-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О-метилдопы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изменение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соотношения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ванилилминдальной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ванилилмолочной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моче.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Подтверждение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молекулярно-генетического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DDC.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методики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доступны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территории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РФ.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Лечение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применяются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пиридоксинпиридоксаль-5-фосфатагонисты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дофаминовых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рецепторов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(бромкриптин,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перголид,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прамипексол,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ротиготин,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ропинирол),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ингибиторы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моноаминооксидазы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(селегелин).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Дополнительно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использоваться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антихолинергические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препараты,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селективные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ингибиторы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обратного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захвата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серотонина,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фолиниевая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кислота,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леводопа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с/без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карбидопы,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5-гидрокситриптофан,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бензодиазепины,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мелатонин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(рис.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9.3).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Рекомендовано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избегать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антагонистов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дофаминовых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рецепторов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(нейролептики,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метоклопрамид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т.д.),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антагонистов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серотониновых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рецепторов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пациентам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AADCd.</w:t>
      </w:r>
      <w:r>
        <w:rPr/>
      </w:r>
    </w:p>
    <w:p>
      <w:pPr>
        <w:pStyle w:val="BodyText"/>
        <w:spacing w:line="189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Европе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зарегистрирован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рекомбинатный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генозаместительный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препарат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эладокаген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экзупарвовек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(Апстаза</w:t>
      </w:r>
      <w:r>
        <w:rPr>
          <w:color w:val="333333"/>
          <w:w w:val="105"/>
          <w:position w:val="8"/>
          <w:sz w:val="16"/>
          <w:szCs w:val="16"/>
        </w:rPr>
        <w:t>♠</w:t>
      </w:r>
      <w:r>
        <w:rPr>
          <w:color w:val="333333"/>
          <w:w w:val="105"/>
        </w:rPr>
        <w:t>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аденовирусного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вектора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2-го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несущего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нормальную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копию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DDC.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ходе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исследований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данная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терапия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показала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хорошие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результаты.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варианта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c.714+4A&gt;T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разрабатывается</w:t>
      </w:r>
      <w:r>
        <w:rPr>
          <w:color w:val="333333"/>
          <w:w w:val="103"/>
        </w:rPr>
        <w:t> </w:t>
      </w:r>
      <w:r>
        <w:rPr>
          <w:color w:val="333333"/>
        </w:rPr>
        <w:t>терапия </w:t>
      </w:r>
      <w:r>
        <w:rPr>
          <w:color w:val="333333"/>
          <w:spacing w:val="9"/>
        </w:rPr>
        <w:t> </w:t>
      </w:r>
      <w:r>
        <w:rPr>
          <w:color w:val="333333"/>
        </w:rPr>
        <w:t>антисмысловыми </w:t>
      </w:r>
      <w:r>
        <w:rPr>
          <w:color w:val="333333"/>
          <w:spacing w:val="9"/>
        </w:rPr>
        <w:t> </w:t>
      </w:r>
      <w:r>
        <w:rPr>
          <w:color w:val="333333"/>
        </w:rPr>
        <w:t>олигонуклеотидами.</w:t>
      </w:r>
      <w:r>
        <w:rPr/>
      </w:r>
    </w:p>
    <w:p>
      <w:pPr>
        <w:pStyle w:val="BodyText"/>
        <w:spacing w:line="178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Профилактика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Возможно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пренатальной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диагностики.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Прогноз</w:t>
      </w:r>
      <w:r>
        <w:rPr>
          <w:rFonts w:ascii="Segoe UI Semibold" w:hAnsi="Segoe UI Semibold"/>
        </w:rPr>
      </w:r>
    </w:p>
    <w:p>
      <w:pPr>
        <w:pStyle w:val="BodyText"/>
        <w:spacing w:line="224" w:lineRule="exact"/>
        <w:ind w:right="0"/>
        <w:jc w:val="left"/>
      </w:pP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зависит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назначения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терапии.</w:t>
      </w:r>
      <w:r>
        <w:rPr/>
      </w:r>
    </w:p>
    <w:p>
      <w:pPr>
        <w:spacing w:after="0" w:line="224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</w:p>
    <w:p>
      <w:pPr>
        <w:spacing w:line="200" w:lineRule="atLeast"/>
        <w:ind w:left="210" w:right="0" w:firstLine="0"/>
        <w:rPr>
          <w:rFonts w:ascii="Segoe UI" w:hAnsi="Segoe UI" w:cs="Segoe UI" w:eastAsia="Segoe UI"/>
          <w:sz w:val="20"/>
          <w:szCs w:val="20"/>
        </w:rPr>
      </w:pPr>
      <w:r>
        <w:rPr>
          <w:rFonts w:ascii="Segoe UI" w:hAnsi="Segoe UI" w:cs="Segoe UI" w:eastAsia="Segoe UI"/>
          <w:sz w:val="20"/>
          <w:szCs w:val="20"/>
        </w:rPr>
        <w:drawing>
          <wp:inline distT="0" distB="0" distL="0" distR="0">
            <wp:extent cx="4147375" cy="5568886"/>
            <wp:effectExtent l="0" t="0" r="0" b="0"/>
            <wp:docPr id="73" name="image5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52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7375" cy="5568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egoe UI" w:hAnsi="Segoe UI" w:cs="Segoe UI" w:eastAsia="Segoe UI"/>
          <w:sz w:val="20"/>
          <w:szCs w:val="20"/>
        </w:rPr>
      </w:r>
    </w:p>
    <w:p>
      <w:pPr>
        <w:pStyle w:val="BodyText"/>
        <w:spacing w:line="217" w:lineRule="exact"/>
        <w:ind w:right="0"/>
        <w:jc w:val="left"/>
      </w:pPr>
      <w:r>
        <w:rPr/>
        <w:pict>
          <v:shape style="position:absolute;margin-left:28.5pt;margin-top:9.712447pt;width:325.579116pt;height:228.089316pt;mso-position-horizontal-relative:page;mso-position-vertical-relative:paragraph;z-index:-259624" type="#_x0000_t75" stroked="false">
            <v:imagedata r:id="rId73" o:title=""/>
          </v:shape>
        </w:pict>
      </w: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9.3.</w:t>
      </w:r>
      <w:r>
        <w:rPr>
          <w:rFonts w:ascii="Segoe UI Semibold" w:hAnsi="Segoe UI Semibold"/>
          <w:b/>
          <w:color w:val="333333"/>
          <w:spacing w:val="-15"/>
          <w:w w:val="105"/>
        </w:rPr>
        <w:t> </w:t>
      </w:r>
      <w:r>
        <w:rPr>
          <w:color w:val="333333"/>
          <w:w w:val="105"/>
        </w:rPr>
        <w:t>Схема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AADCd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8"/>
        <w:rPr>
          <w:rFonts w:ascii="Segoe UI" w:hAnsi="Segoe UI" w:cs="Segoe UI" w:eastAsia="Segoe UI"/>
          <w:sz w:val="20"/>
          <w:szCs w:val="20"/>
        </w:rPr>
      </w:pPr>
    </w:p>
    <w:p>
      <w:pPr>
        <w:pStyle w:val="BodyText"/>
        <w:spacing w:line="224" w:lineRule="exact"/>
        <w:ind w:right="0"/>
        <w:jc w:val="left"/>
      </w:pPr>
      <w:r>
        <w:rPr>
          <w:rFonts w:ascii="Segoe UI Semibold" w:hAnsi="Segoe UI Semibold"/>
          <w:b/>
          <w:color w:val="333333"/>
          <w:w w:val="105"/>
        </w:rPr>
        <w:t>Рис.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9.3.</w:t>
      </w:r>
      <w:r>
        <w:rPr>
          <w:rFonts w:ascii="Segoe UI Semibold" w:hAnsi="Segoe UI Semibold"/>
          <w:b/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Окончание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3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9.3.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AADC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(Wassenberg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Orphanet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Journal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Diseases,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2017)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/>
      </w: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44"/>
        <w:gridCol w:w="2232"/>
        <w:gridCol w:w="1484"/>
        <w:gridCol w:w="1484"/>
        <w:gridCol w:w="822"/>
        <w:gridCol w:w="1496"/>
        <w:gridCol w:w="1001"/>
      </w:tblGrid>
      <w:tr>
        <w:trPr>
          <w:trHeight w:val="208" w:hRule="exact"/>
        </w:trPr>
        <w:tc>
          <w:tcPr>
            <w:tcW w:w="224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3" w:lineRule="auto"/>
              <w:ind w:left="-1" w:right="899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Клинические</w:t>
            </w:r>
            <w:r>
              <w:rPr>
                <w:rFonts w:ascii="Segoe UI Black" w:hAnsi="Segoe UI Black"/>
                <w:color w:val="333333"/>
                <w:w w:val="103"/>
                <w:sz w:val="19"/>
              </w:rPr>
              <w:t> </w:t>
            </w:r>
            <w:r>
              <w:rPr>
                <w:rFonts w:ascii="Segoe UI Black" w:hAnsi="Segoe UI Black"/>
                <w:color w:val="333333"/>
                <w:w w:val="105"/>
                <w:sz w:val="19"/>
              </w:rPr>
              <w:t>симптомы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223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628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1" w:lineRule="exact"/>
              <w:ind w:left="3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w w:val="105"/>
                <w:sz w:val="19"/>
              </w:rPr>
              <w:t>Периоды</w:t>
            </w:r>
            <w:r>
              <w:rPr>
                <w:rFonts w:ascii="Segoe UI Black" w:hAnsi="Segoe UI Black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24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3" w:right="-5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неонатальный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2" w:right="-1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младенческий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-2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детский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-4" w:right="0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подростковый</w:t>
            </w:r>
            <w:r>
              <w:rPr>
                <w:rFonts w:ascii="Segoe UI Black" w:hAnsi="Segoe UI Black"/>
                <w:sz w:val="19"/>
              </w:rPr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1" w:lineRule="exact"/>
              <w:ind w:left="-3" w:right="-7"/>
              <w:jc w:val="left"/>
              <w:rPr>
                <w:rFonts w:ascii="Segoe UI Black" w:hAnsi="Segoe UI Black" w:cs="Segoe UI Black" w:eastAsia="Segoe UI Black"/>
                <w:sz w:val="19"/>
                <w:szCs w:val="19"/>
              </w:rPr>
            </w:pPr>
            <w:r>
              <w:rPr>
                <w:rFonts w:ascii="Segoe UI Black" w:hAnsi="Segoe UI Black"/>
                <w:color w:val="333333"/>
                <w:sz w:val="19"/>
              </w:rPr>
              <w:t>взрослый</w:t>
            </w:r>
            <w:r>
              <w:rPr>
                <w:rFonts w:ascii="Segoe UI Black" w:hAnsi="Segoe UI Black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4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Мышечный</w:t>
            </w:r>
            <w:r>
              <w:rPr>
                <w:rFonts w:ascii="Segoe UI" w:hAnsi="Segoe UI"/>
                <w:color w:val="333333"/>
                <w:spacing w:val="-3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тонус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77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Симптомокомплекс</w:t>
            </w:r>
            <w:r>
              <w:rPr>
                <w:rFonts w:ascii="Segoe UI" w:hAnsi="Segoe UI"/>
                <w:sz w:val="19"/>
              </w:rPr>
            </w:r>
          </w:p>
          <w:p>
            <w:pPr>
              <w:pStyle w:val="TableParagraph"/>
              <w:spacing w:line="200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«вялого</w:t>
            </w:r>
            <w:r>
              <w:rPr>
                <w:rFonts w:ascii="Segoe UI" w:hAnsi="Segoe UI"/>
                <w:color w:val="333333"/>
                <w:spacing w:val="-32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ребенка»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/>
          </w:p>
        </w:tc>
      </w:tr>
      <w:tr>
        <w:trPr>
          <w:trHeight w:val="208" w:hRule="exact"/>
        </w:trPr>
        <w:tc>
          <w:tcPr>
            <w:tcW w:w="2244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Гипотония </w:t>
            </w:r>
            <w:r>
              <w:rPr>
                <w:rFonts w:ascii="Segoe UI" w:hAnsi="Segoe UI"/>
                <w:color w:val="333333"/>
                <w:spacing w:val="11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(туловищная)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1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181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44" w:type="dxa"/>
            <w:vMerge/>
            <w:tcBorders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86" w:lineRule="auto"/>
              <w:ind w:left="3" w:right="49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Плохое</w:t>
            </w:r>
            <w:r>
              <w:rPr>
                <w:rFonts w:ascii="Segoe UI" w:hAnsi="Segoe UI"/>
                <w:color w:val="333333"/>
                <w:spacing w:val="-34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удержание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головы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05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2" w:space="0" w:color="000000"/>
            </w:tcBorders>
          </w:tcPr>
          <w:p>
            <w:pPr>
              <w:pStyle w:val="TableParagraph"/>
              <w:spacing w:line="205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</w:tbl>
    <w:p>
      <w:pPr>
        <w:spacing w:after="0" w:line="205" w:lineRule="exact"/>
        <w:jc w:val="left"/>
        <w:rPr>
          <w:rFonts w:ascii="Segoe UI" w:hAnsi="Segoe UI" w:cs="Segoe UI" w:eastAsia="Segoe UI"/>
          <w:sz w:val="19"/>
          <w:szCs w:val="19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10"/>
        <w:rPr>
          <w:rFonts w:ascii="Segoe UI" w:hAnsi="Segoe UI" w:cs="Segoe UI" w:eastAsia="Segoe UI"/>
          <w:sz w:val="6"/>
          <w:szCs w:val="6"/>
        </w:rPr>
      </w:pPr>
      <w:r>
        <w:rPr/>
        <w:pict>
          <v:group style="position:absolute;margin-left:28.499998pt;margin-top:49.041977pt;width:538.550pt;height:.1pt;mso-position-horizontal-relative:page;mso-position-vertical-relative:page;z-index:-259576" coordorigin="570,981" coordsize="10771,2">
            <v:shape style="position:absolute;left:570;top:981;width:10771;height:2" coordorigin="570,981" coordsize="10771,0" path="m570,981l11341,981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79.085999pt;width:425.75pt;height:.1pt;mso-position-horizontal-relative:page;mso-position-vertical-relative:page;z-index:-259552" coordorigin="2826,1582" coordsize="8515,2">
            <v:shape style="position:absolute;left:2826;top:1582;width:8515;height:2" coordorigin="2826,1582" coordsize="8515,0" path="m2826,1582l11341,1582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89.509438pt;width:425.75pt;height:.1pt;mso-position-horizontal-relative:page;mso-position-vertical-relative:page;z-index:-259528" coordorigin="2826,1790" coordsize="8515,2">
            <v:shape style="position:absolute;left:2826;top:1790;width:8515;height:2" coordorigin="2826,1790" coordsize="8515,0" path="m2826,1790l11341,1790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99.932869pt;width:425.75pt;height:.1pt;mso-position-horizontal-relative:page;mso-position-vertical-relative:page;z-index:-259504" coordorigin="2826,1999" coordsize="8515,2">
            <v:shape style="position:absolute;left:2826;top:1999;width:8515;height:2" coordorigin="2826,1999" coordsize="8515,0" path="m2826,1999l11341,1999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120.166603pt;width:425.75pt;height:.1pt;mso-position-horizontal-relative:page;mso-position-vertical-relative:page;z-index:-259480" coordorigin="2826,2403" coordsize="8515,2">
            <v:shape style="position:absolute;left:2826;top:2403;width:8515;height:2" coordorigin="2826,2403" coordsize="8515,0" path="m2826,2403l11341,2403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130.590042pt;width:425.75pt;height:.1pt;mso-position-horizontal-relative:page;mso-position-vertical-relative:page;z-index:-259456" coordorigin="2826,2612" coordsize="8515,2">
            <v:shape style="position:absolute;left:2826;top:2612;width:8515;height:2" coordorigin="2826,2612" coordsize="8515,0" path="m2826,2612l11341,2612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141.013474pt;width:538.550pt;height:.1pt;mso-position-horizontal-relative:page;mso-position-vertical-relative:page;z-index:-259432" coordorigin="570,2820" coordsize="10771,2">
            <v:shape style="position:absolute;left:570;top:2820;width:10771;height:2" coordorigin="570,2820" coordsize="10771,0" path="m570,2820l11341,2820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171.057495pt;width:538.550pt;height:.1pt;mso-position-horizontal-relative:page;mso-position-vertical-relative:page;z-index:-259408" coordorigin="570,3421" coordsize="10771,2">
            <v:shape style="position:absolute;left:570;top:3421;width:10771;height:2" coordorigin="570,3421" coordsize="10771,0" path="m570,3421l11341,3421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201.101517pt;width:425.75pt;height:.1pt;mso-position-horizontal-relative:page;mso-position-vertical-relative:page;z-index:-259384" coordorigin="2826,4022" coordsize="8515,2">
            <v:shape style="position:absolute;left:2826;top:4022;width:8515;height:2" coordorigin="2826,4022" coordsize="8515,0" path="m2826,4022l11341,4022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221.335251pt;width:538.550pt;height:.1pt;mso-position-horizontal-relative:page;mso-position-vertical-relative:page;z-index:-259360" coordorigin="570,4427" coordsize="10771,2">
            <v:shape style="position:absolute;left:570;top:4427;width:10771;height:2" coordorigin="570,4427" coordsize="10771,0" path="m570,4427l11341,4427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241.568985pt;width:425.75pt;height:.1pt;mso-position-horizontal-relative:page;mso-position-vertical-relative:page;z-index:-259336" coordorigin="2826,4831" coordsize="8515,2">
            <v:shape style="position:absolute;left:2826;top:4831;width:8515;height:2" coordorigin="2826,4831" coordsize="8515,0" path="m2826,4831l11341,4831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261.802704pt;width:425.75pt;height:.1pt;mso-position-horizontal-relative:page;mso-position-vertical-relative:page;z-index:-259312" coordorigin="2826,5236" coordsize="8515,2">
            <v:shape style="position:absolute;left:2826;top:5236;width:8515;height:2" coordorigin="2826,5236" coordsize="8515,0" path="m2826,5236l11341,5236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282.036438pt;width:425.75pt;height:.1pt;mso-position-horizontal-relative:page;mso-position-vertical-relative:page;z-index:-259288" coordorigin="2826,5641" coordsize="8515,2">
            <v:shape style="position:absolute;left:2826;top:5641;width:8515;height:2" coordorigin="2826,5641" coordsize="8515,0" path="m2826,5641l11341,5641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292.459869pt;width:538.550pt;height:.1pt;mso-position-horizontal-relative:page;mso-position-vertical-relative:page;z-index:-259264" coordorigin="570,5849" coordsize="10771,2">
            <v:shape style="position:absolute;left:570;top:5849;width:10771;height:2" coordorigin="570,5849" coordsize="10771,0" path="m570,5849l11341,5849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302.883301pt;width:538.550pt;height:.1pt;mso-position-horizontal-relative:page;mso-position-vertical-relative:page;z-index:-259240" coordorigin="570,6058" coordsize="10771,2">
            <v:shape style="position:absolute;left:570;top:6058;width:10771;height:2" coordorigin="570,6058" coordsize="10771,0" path="m570,6058l11341,6058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323.117035pt;width:425.75pt;height:.1pt;mso-position-horizontal-relative:page;mso-position-vertical-relative:page;z-index:-259216" coordorigin="2826,6462" coordsize="8515,2">
            <v:shape style="position:absolute;left:2826;top:6462;width:8515;height:2" coordorigin="2826,6462" coordsize="8515,0" path="m2826,6462l11341,6462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343.350769pt;width:425.75pt;height:.1pt;mso-position-horizontal-relative:page;mso-position-vertical-relative:page;z-index:-259192" coordorigin="2826,6867" coordsize="8515,2">
            <v:shape style="position:absolute;left:2826;top:6867;width:8515;height:2" coordorigin="2826,6867" coordsize="8515,0" path="m2826,6867l11341,6867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363.584503pt;width:425.75pt;height:.1pt;mso-position-horizontal-relative:page;mso-position-vertical-relative:page;z-index:-259168" coordorigin="2826,7272" coordsize="8515,2">
            <v:shape style="position:absolute;left:2826;top:7272;width:8515;height:2" coordorigin="2826,7272" coordsize="8515,0" path="m2826,7272l11341,7272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374.007935pt;width:425.75pt;height:.1pt;mso-position-horizontal-relative:page;mso-position-vertical-relative:page;z-index:-259144" coordorigin="2826,7480" coordsize="8515,2">
            <v:shape style="position:absolute;left:2826;top:7480;width:8515;height:2" coordorigin="2826,7480" coordsize="8515,0" path="m2826,7480l11341,7480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394.241669pt;width:425.75pt;height:.1pt;mso-position-horizontal-relative:page;mso-position-vertical-relative:page;z-index:-259120" coordorigin="2826,7885" coordsize="8515,2">
            <v:shape style="position:absolute;left:2826;top:7885;width:8515;height:2" coordorigin="2826,7885" coordsize="8515,0" path="m2826,7885l11341,7885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414.475403pt;width:538.550pt;height:.1pt;mso-position-horizontal-relative:page;mso-position-vertical-relative:page;z-index:-259096" coordorigin="570,8290" coordsize="10771,2">
            <v:shape style="position:absolute;left:570;top:8290;width:10771;height:2" coordorigin="570,8290" coordsize="10771,0" path="m570,8290l11341,8290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424.898834pt;width:425.75pt;height:.1pt;mso-position-horizontal-relative:page;mso-position-vertical-relative:page;z-index:-259072" coordorigin="2826,8498" coordsize="8515,2">
            <v:shape style="position:absolute;left:2826;top:8498;width:8515;height:2" coordorigin="2826,8498" coordsize="8515,0" path="m2826,8498l11341,8498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435.322266pt;width:425.75pt;height:.1pt;mso-position-horizontal-relative:page;mso-position-vertical-relative:page;z-index:-259048" coordorigin="2826,8706" coordsize="8515,2">
            <v:shape style="position:absolute;left:2826;top:8706;width:8515;height:2" coordorigin="2826,8706" coordsize="8515,0" path="m2826,8706l11341,8706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445.745697pt;width:425.75pt;height:.1pt;mso-position-horizontal-relative:page;mso-position-vertical-relative:page;z-index:-259024" coordorigin="2826,8915" coordsize="8515,2">
            <v:shape style="position:absolute;left:2826;top:8915;width:8515;height:2" coordorigin="2826,8915" coordsize="8515,0" path="m2826,8915l11341,8915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456.169159pt;width:425.75pt;height:.1pt;mso-position-horizontal-relative:page;mso-position-vertical-relative:page;z-index:-259000" coordorigin="2826,9123" coordsize="8515,2">
            <v:shape style="position:absolute;left:2826;top:9123;width:8515;height:2" coordorigin="2826,9123" coordsize="8515,0" path="m2826,9123l11341,9123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466.59259pt;width:538.550pt;height:.1pt;mso-position-horizontal-relative:page;mso-position-vertical-relative:page;z-index:-258976" coordorigin="570,9332" coordsize="10771,2">
            <v:shape style="position:absolute;left:570;top:9332;width:10771;height:2" coordorigin="570,9332" coordsize="10771,0" path="m570,9332l11341,9332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486.826324pt;width:425.75pt;height:.1pt;mso-position-horizontal-relative:page;mso-position-vertical-relative:page;z-index:-258952" coordorigin="2826,9737" coordsize="8515,2">
            <v:shape style="position:absolute;left:2826;top:9737;width:8515;height:2" coordorigin="2826,9737" coordsize="8515,0" path="m2826,9737l11341,9737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507.060028pt;width:425.75pt;height:.1pt;mso-position-horizontal-relative:page;mso-position-vertical-relative:page;z-index:-258928" coordorigin="2826,10141" coordsize="8515,2">
            <v:shape style="position:absolute;left:2826;top:10141;width:8515;height:2" coordorigin="2826,10141" coordsize="8515,0" path="m2826,10141l11341,10141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527.293762pt;width:425.75pt;height:.1pt;mso-position-horizontal-relative:page;mso-position-vertical-relative:page;z-index:-258904" coordorigin="2826,10546" coordsize="8515,2">
            <v:shape style="position:absolute;left:2826;top:10546;width:8515;height:2" coordorigin="2826,10546" coordsize="8515,0" path="m2826,10546l11341,10546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537.717224pt;width:425.75pt;height:.1pt;mso-position-horizontal-relative:page;mso-position-vertical-relative:page;z-index:-258880" coordorigin="2826,10754" coordsize="8515,2">
            <v:shape style="position:absolute;left:2826;top:10754;width:8515;height:2" coordorigin="2826,10754" coordsize="8515,0" path="m2826,10754l11341,10754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557.950928pt;width:538.550pt;height:.1pt;mso-position-horizontal-relative:page;mso-position-vertical-relative:page;z-index:-258856" coordorigin="570,11159" coordsize="10771,2">
            <v:shape style="position:absolute;left:570;top:11159;width:10771;height:2" coordorigin="570,11159" coordsize="10771,0" path="m570,11159l11341,11159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568.374390pt;width:425.75pt;height:.1pt;mso-position-horizontal-relative:page;mso-position-vertical-relative:page;z-index:-258832" coordorigin="2826,11367" coordsize="8515,2">
            <v:shape style="position:absolute;left:2826;top:11367;width:8515;height:2" coordorigin="2826,11367" coordsize="8515,0" path="m2826,11367l11341,11367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578.797791pt;width:538.550pt;height:.1pt;mso-position-horizontal-relative:page;mso-position-vertical-relative:page;z-index:-258808" coordorigin="570,11576" coordsize="10771,2">
            <v:shape style="position:absolute;left:570;top:11576;width:10771;height:2" coordorigin="570,11576" coordsize="10771,0" path="m570,11576l11341,11576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589.221252pt;width:425.75pt;height:.1pt;mso-position-horizontal-relative:page;mso-position-vertical-relative:page;z-index:-258784" coordorigin="2826,11784" coordsize="8515,2">
            <v:shape style="position:absolute;left:2826;top:11784;width:8515;height:2" coordorigin="2826,11784" coordsize="8515,0" path="m2826,11784l11341,11784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28.499998pt;margin-top:599.644653pt;width:538.550pt;height:.1pt;mso-position-horizontal-relative:page;mso-position-vertical-relative:page;z-index:-258760" coordorigin="570,11993" coordsize="10771,2">
            <v:shape style="position:absolute;left:570;top:11993;width:10771;height:2" coordorigin="570,11993" coordsize="10771,0" path="m570,11993l11341,11993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610.068115pt;width:425.75pt;height:.1pt;mso-position-horizontal-relative:page;mso-position-vertical-relative:page;z-index:-258736" coordorigin="2826,12201" coordsize="8515,2">
            <v:shape style="position:absolute;left:2826;top:12201;width:8515;height:2" coordorigin="2826,12201" coordsize="8515,0" path="m2826,12201l11341,12201e" filled="false" stroked="true" strokeweight=".713143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2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15"/>
        <w:gridCol w:w="2232"/>
        <w:gridCol w:w="1483"/>
        <w:gridCol w:w="1480"/>
        <w:gridCol w:w="819"/>
        <w:gridCol w:w="1497"/>
        <w:gridCol w:w="1037"/>
      </w:tblGrid>
      <w:tr>
        <w:trPr>
          <w:trHeight w:val="423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25"/>
              <w:ind w:left="3" w:right="105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Гипертония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конечностей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32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32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601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1" w:right="93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Двигательные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расстройства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243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Дискинезия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(гиперкинезия, </w:t>
            </w:r>
            <w:r>
              <w:rPr>
                <w:rFonts w:ascii="Segoe UI" w:hAnsi="Segoe UI"/>
                <w:color w:val="333333"/>
                <w:spacing w:val="4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хорея,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атетоз)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Дистония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Окулогирные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кризы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933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Гипокинезия/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брадикинезия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Миоклонус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Тремор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601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1" w:right="69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Задержка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психомоторного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развития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4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Задержка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двигательного </w:t>
            </w:r>
            <w:r>
              <w:rPr>
                <w:rFonts w:ascii="Segoe UI" w:hAnsi="Segoe UI"/>
                <w:color w:val="333333"/>
                <w:spacing w:val="10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развития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601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498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Задержка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интеллектуального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развития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44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Задержка</w:t>
            </w:r>
            <w:r>
              <w:rPr>
                <w:rFonts w:ascii="Segoe UI" w:hAnsi="Segoe UI"/>
                <w:color w:val="333333"/>
                <w:spacing w:val="-3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речевого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развития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-1" w:right="79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Поведенческие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нарушения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95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Повышенная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возбудимость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89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Аутистические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расстройства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672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Дисфория/смена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настроения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Чрезмерный</w:t>
            </w:r>
            <w:r>
              <w:rPr>
                <w:rFonts w:ascii="Segoe UI" w:hAnsi="Segoe UI"/>
                <w:color w:val="333333"/>
                <w:spacing w:val="-3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крик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Нарушение</w:t>
            </w:r>
            <w:r>
              <w:rPr>
                <w:rFonts w:ascii="Segoe UI" w:hAnsi="Segoe UI"/>
                <w:color w:val="333333"/>
                <w:spacing w:val="-2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сна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Инсомния/гиперсмония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Другие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73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Эпилептические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приступы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95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Повышенная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утомляемость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28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Суточная </w:t>
            </w:r>
            <w:r>
              <w:rPr>
                <w:rFonts w:ascii="Segoe UI" w:hAnsi="Segoe UI"/>
                <w:color w:val="333333"/>
                <w:spacing w:val="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флуктуация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симптомов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Дизартрия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39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Слабый</w:t>
            </w:r>
            <w:r>
              <w:rPr>
                <w:rFonts w:ascii="Segoe UI" w:hAnsi="Segoe UI"/>
                <w:color w:val="333333"/>
                <w:spacing w:val="-36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зрительный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контакт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271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Повышенный </w:t>
            </w:r>
            <w:r>
              <w:rPr>
                <w:rFonts w:ascii="Segoe UI" w:hAnsi="Segoe UI"/>
                <w:color w:val="333333"/>
                <w:spacing w:val="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стартл-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рефлекс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2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Вегетативные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Полуптоз/птоз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2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1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7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нарушения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Миоз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5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Заложенность</w:t>
            </w:r>
            <w:r>
              <w:rPr>
                <w:rFonts w:ascii="Segoe UI" w:hAnsi="Segoe UI"/>
                <w:color w:val="333333"/>
                <w:spacing w:val="-35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носа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Слюнотечение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Стридор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84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Повышенное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потоотделение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77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Нестабильность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температуры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687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Ортостатическая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гипотензия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Брадикардия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57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Нарушения</w:t>
            </w:r>
            <w:r>
              <w:rPr>
                <w:rFonts w:ascii="Segoe UI" w:hAnsi="Segoe UI"/>
                <w:color w:val="333333"/>
                <w:spacing w:val="-33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ритма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сердца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/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1" w:right="-3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Гастроэнтерологические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Диарея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Запоры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2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Метаболические/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Гипогликемии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2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2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1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7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эндокринные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Гиперпролактинемия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5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5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208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1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Общие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Нарушения </w:t>
            </w:r>
            <w:r>
              <w:rPr>
                <w:rFonts w:ascii="Segoe UI" w:hAnsi="Segoe UI"/>
                <w:color w:val="333333"/>
                <w:spacing w:val="2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глотания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08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08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243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Гастроэзофагеальный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рефлюкс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601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-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Неспецифические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гастроэнтерологические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симптомы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12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Задержка </w:t>
            </w:r>
            <w:r>
              <w:rPr>
                <w:rFonts w:ascii="Segoe UI" w:hAnsi="Segoe UI"/>
                <w:color w:val="333333"/>
                <w:spacing w:val="7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физического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развития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/>
                <w:color w:val="333333"/>
                <w:w w:val="105"/>
                <w:sz w:val="19"/>
              </w:rPr>
              <w:t>+</w:t>
            </w:r>
            <w:r>
              <w:rPr>
                <w:rFonts w:ascii="Segoe UI"/>
                <w:sz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/>
          </w:p>
        </w:tc>
      </w:tr>
      <w:tr>
        <w:trPr>
          <w:trHeight w:val="405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1046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sz w:val="19"/>
              </w:rPr>
              <w:t>Контрактуры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sz w:val="19"/>
              </w:rPr>
              <w:t>конечностей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–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  <w:tr>
        <w:trPr>
          <w:trHeight w:val="371" w:hRule="exact"/>
        </w:trPr>
        <w:tc>
          <w:tcPr>
            <w:tcW w:w="2215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2232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186" w:lineRule="auto" w:before="6"/>
              <w:ind w:left="3" w:right="485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/>
                <w:color w:val="333333"/>
                <w:w w:val="105"/>
                <w:sz w:val="19"/>
              </w:rPr>
              <w:t>Маленькие</w:t>
            </w:r>
            <w:r>
              <w:rPr>
                <w:rFonts w:ascii="Segoe UI" w:hAnsi="Segoe UI"/>
                <w:color w:val="333333"/>
                <w:spacing w:val="-18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кисти</w:t>
            </w:r>
            <w:r>
              <w:rPr>
                <w:rFonts w:ascii="Segoe UI" w:hAnsi="Segoe UI"/>
                <w:color w:val="333333"/>
                <w:spacing w:val="-17"/>
                <w:w w:val="105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и</w:t>
            </w:r>
            <w:r>
              <w:rPr>
                <w:rFonts w:ascii="Segoe UI" w:hAnsi="Segoe UI"/>
                <w:color w:val="333333"/>
                <w:w w:val="103"/>
                <w:sz w:val="19"/>
              </w:rPr>
              <w:t> </w:t>
            </w:r>
            <w:r>
              <w:rPr>
                <w:rFonts w:ascii="Segoe UI" w:hAnsi="Segoe UI"/>
                <w:color w:val="333333"/>
                <w:w w:val="105"/>
                <w:sz w:val="19"/>
              </w:rPr>
              <w:t>стопы</w:t>
            </w:r>
            <w:r>
              <w:rPr>
                <w:rFonts w:ascii="Segoe UI" w:hAnsi="Segoe UI"/>
                <w:sz w:val="19"/>
              </w:rPr>
            </w:r>
          </w:p>
        </w:tc>
        <w:tc>
          <w:tcPr>
            <w:tcW w:w="1483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80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819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2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49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13" w:lineRule="exact"/>
              <w:ind w:left="-4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  <w:tc>
          <w:tcPr>
            <w:tcW w:w="1037" w:type="dxa"/>
            <w:tcBorders>
              <w:top w:val="nil" w:sz="6" w:space="0" w:color="auto"/>
              <w:left w:val="single" w:sz="6" w:space="0" w:color="000000"/>
              <w:bottom w:val="nil" w:sz="6" w:space="0" w:color="auto"/>
              <w:right w:val="single" w:sz="2" w:space="0" w:color="000000"/>
            </w:tcBorders>
          </w:tcPr>
          <w:p>
            <w:pPr>
              <w:pStyle w:val="TableParagraph"/>
              <w:spacing w:line="213" w:lineRule="exact"/>
              <w:ind w:left="-3" w:right="0"/>
              <w:jc w:val="left"/>
              <w:rPr>
                <w:rFonts w:ascii="Segoe UI" w:hAnsi="Segoe UI" w:cs="Segoe UI" w:eastAsia="Segoe UI"/>
                <w:sz w:val="19"/>
                <w:szCs w:val="19"/>
              </w:rPr>
            </w:pPr>
            <w:r>
              <w:rPr>
                <w:rFonts w:ascii="Segoe UI" w:hAnsi="Segoe UI" w:cs="Segoe UI" w:eastAsia="Segoe UI"/>
                <w:color w:val="333333"/>
                <w:w w:val="105"/>
                <w:sz w:val="19"/>
                <w:szCs w:val="19"/>
              </w:rPr>
              <w:t>±</w:t>
            </w:r>
            <w:r>
              <w:rPr>
                <w:rFonts w:ascii="Segoe UI" w:hAnsi="Segoe UI" w:cs="Segoe UI" w:eastAsia="Segoe UI"/>
                <w:sz w:val="19"/>
                <w:szCs w:val="19"/>
              </w:rPr>
            </w:r>
          </w:p>
        </w:tc>
      </w:tr>
    </w:tbl>
    <w:p>
      <w:pPr>
        <w:spacing w:line="20" w:lineRule="atLeast"/>
        <w:ind w:left="202" w:right="0" w:firstLine="0"/>
        <w:rPr>
          <w:rFonts w:ascii="Segoe UI" w:hAnsi="Segoe UI" w:cs="Segoe UI" w:eastAsia="Segoe UI"/>
          <w:sz w:val="2"/>
          <w:szCs w:val="2"/>
        </w:rPr>
      </w:pPr>
      <w:r>
        <w:rPr>
          <w:rFonts w:ascii="Segoe UI" w:hAnsi="Segoe UI" w:cs="Segoe UI" w:eastAsia="Segoe UI"/>
          <w:sz w:val="2"/>
          <w:szCs w:val="2"/>
        </w:rPr>
        <w:pict>
          <v:group style="width:539.3pt;height:.75pt;mso-position-horizontal-relative:char;mso-position-vertical-relative:line" coordorigin="0,0" coordsize="10786,15">
            <v:group style="position:absolute;left:7;top:7;width:10771;height:2" coordorigin="7,7" coordsize="10771,2">
              <v:shape style="position:absolute;left:7;top:7;width:10771;height:2" coordorigin="7,7" coordsize="10771,0" path="m7,7l10778,7e" filled="false" stroked="true" strokeweight=".713143pt" strokecolor="#000000">
                <v:path arrowok="t"/>
              </v:shape>
            </v:group>
          </v:group>
        </w:pict>
      </w:r>
      <w:r>
        <w:rPr>
          <w:rFonts w:ascii="Segoe UI" w:hAnsi="Segoe UI" w:cs="Segoe UI" w:eastAsia="Segoe UI"/>
          <w:sz w:val="2"/>
          <w:szCs w:val="2"/>
        </w:rPr>
      </w:r>
    </w:p>
    <w:p>
      <w:pPr>
        <w:pStyle w:val="BodyText"/>
        <w:spacing w:line="186" w:lineRule="auto" w:before="7"/>
        <w:ind w:right="6043"/>
        <w:jc w:val="left"/>
      </w:pPr>
      <w:r>
        <w:rPr/>
        <w:pict>
          <v:group style="position:absolute;margin-left:141.318375pt;margin-top:-91.332001pt;width:425.75pt;height:.1pt;mso-position-horizontal-relative:page;mso-position-vertical-relative:paragraph;z-index:-258712" coordorigin="2826,-1827" coordsize="8515,2">
            <v:shape style="position:absolute;left:2826;top:-1827;width:8515;height:2" coordorigin="2826,-1827" coordsize="8515,0" path="m2826,-1827l11341,-1827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-61.287979pt;width:425.75pt;height:.1pt;mso-position-horizontal-relative:page;mso-position-vertical-relative:paragraph;z-index:-258688" coordorigin="2826,-1226" coordsize="8515,2">
            <v:shape style="position:absolute;left:2826;top:-1226;width:8515;height:2" coordorigin="2826,-1226" coordsize="8515,0" path="m2826,-1226l11341,-1226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-41.054249pt;width:425.75pt;height:.1pt;mso-position-horizontal-relative:page;mso-position-vertical-relative:paragraph;z-index:-258664" coordorigin="2826,-821" coordsize="8515,2">
            <v:shape style="position:absolute;left:2826;top:-821;width:8515;height:2" coordorigin="2826,-821" coordsize="8515,0" path="m2826,-821l11341,-821e" filled="false" stroked="true" strokeweight=".713143pt" strokecolor="#000000">
              <v:path arrowok="t"/>
            </v:shape>
            <w10:wrap type="none"/>
          </v:group>
        </w:pict>
      </w:r>
      <w:r>
        <w:rPr/>
        <w:pict>
          <v:group style="position:absolute;margin-left:141.318375pt;margin-top:-20.820520pt;width:425.75pt;height:.1pt;mso-position-horizontal-relative:page;mso-position-vertical-relative:paragraph;z-index:-258640" coordorigin="2826,-416" coordsize="8515,2">
            <v:shape style="position:absolute;left:2826;top:-416;width:8515;height:2" coordorigin="2826,-416" coordsize="8515,0" path="m2826,-416l11341,-416e" filled="false" stroked="true" strokeweight=".713143pt" strokecolor="#000000">
              <v:path arrowok="t"/>
            </v:shape>
            <w10:wrap type="none"/>
          </v:group>
        </w:pict>
      </w:r>
      <w:r>
        <w:rPr>
          <w:color w:val="333333"/>
          <w:w w:val="105"/>
        </w:rPr>
        <w:t>Глава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Нейротрансмиттерные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детей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79" w:lineRule="exact" w:before="0" w:after="0"/>
        <w:ind w:left="406" w:right="0" w:hanging="202"/>
        <w:jc w:val="left"/>
      </w:pPr>
      <w:r>
        <w:rPr>
          <w:color w:val="333333"/>
          <w:w w:val="105"/>
        </w:rPr>
        <w:t>Клинические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рекомендации.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Классическая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фенилкетонурия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виды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гиперфенилаланинемии.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2020.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17" w:after="0"/>
        <w:ind w:left="406" w:right="520" w:hanging="202"/>
        <w:jc w:val="left"/>
      </w:pPr>
      <w:r>
        <w:rPr>
          <w:color w:val="333333"/>
          <w:w w:val="105"/>
        </w:rPr>
        <w:t>Abeling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N.G.,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Duran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Bakker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H.D.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autosomal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recessive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1"/>
          <w:w w:val="105"/>
        </w:rPr>
        <w:t>DOPA-responsive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dystonia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2006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Sep-Oct.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89,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1–2.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116–120.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10.1016/j.ymgme.2006.03.010.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2006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May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0" w:after="0"/>
        <w:ind w:left="406" w:right="691" w:hanging="202"/>
        <w:jc w:val="left"/>
      </w:pPr>
      <w:r>
        <w:rPr>
          <w:color w:val="333333"/>
          <w:w w:val="105"/>
        </w:rPr>
        <w:t>Arrabal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5"/>
          <w:w w:val="105"/>
        </w:rPr>
        <w:t>Teresa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Sanchez-Alcudia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Genotype-phenotype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correlations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deficiency.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splicing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defect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accounts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phenotypic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variant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Neurogenetics.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2011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Aug.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183–191.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10.1007/s10048-011-0279-4.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2011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Mar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24.</w:t>
      </w:r>
      <w:r>
        <w:rPr/>
      </w:r>
    </w:p>
    <w:p>
      <w:pPr>
        <w:spacing w:after="0" w:line="186" w:lineRule="auto"/>
        <w:jc w:val="left"/>
        <w:sectPr>
          <w:footerReference w:type="default" r:id="rId74"/>
          <w:pgSz w:w="11900" w:h="16840"/>
          <w:pgMar w:footer="253" w:header="280" w:top="480" w:bottom="440" w:left="360" w:right="360"/>
          <w:pgNumType w:start="110"/>
        </w:sectPr>
      </w:pP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102" w:after="0"/>
        <w:ind w:left="406" w:right="529" w:hanging="202"/>
        <w:jc w:val="left"/>
      </w:pPr>
      <w:r>
        <w:rPr>
          <w:color w:val="333333"/>
          <w:w w:val="105"/>
        </w:rPr>
        <w:t>Blau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N.,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Bonafe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Thony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3"/>
          <w:w w:val="105"/>
        </w:rPr>
        <w:t>Tetrahydrobiopterin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deficiencies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without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hyperphenylalaninemia: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genetics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36"/>
          <w:w w:val="103"/>
        </w:rPr>
        <w:t> </w:t>
      </w:r>
      <w:r>
        <w:rPr>
          <w:color w:val="333333"/>
          <w:w w:val="105"/>
        </w:rPr>
        <w:t>dopa-responsive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dystonia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2001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Sep-Oct.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74,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1–2.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172–85.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10.1006/mgme.2001.3213.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0" w:after="0"/>
        <w:ind w:left="406" w:right="1013" w:hanging="202"/>
        <w:jc w:val="left"/>
      </w:pPr>
      <w:r>
        <w:rPr>
          <w:color w:val="333333"/>
          <w:w w:val="105"/>
        </w:rPr>
        <w:t>Carducci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Santagata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Friedman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Urine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excretion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new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diagnostic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marker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2015.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115,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157–160.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0" w:after="0"/>
        <w:ind w:left="406" w:right="453" w:hanging="202"/>
        <w:jc w:val="left"/>
      </w:pPr>
      <w:r>
        <w:rPr>
          <w:color w:val="333333"/>
          <w:w w:val="105"/>
        </w:rPr>
        <w:t>Chien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Y.-H.,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Lee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N.-C.,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4"/>
          <w:w w:val="105"/>
        </w:rPr>
        <w:t>Tseng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S.-H.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Efficacy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safety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AAV2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gene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children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aromatic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L-amino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deficiency: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open-label,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phase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1/2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trial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Lancet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Child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Adolesc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Health.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2017.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265–273.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0" w:after="0"/>
        <w:ind w:left="406" w:right="239" w:hanging="202"/>
        <w:jc w:val="left"/>
      </w:pPr>
      <w:r>
        <w:rPr>
          <w:color w:val="333333"/>
          <w:w w:val="105"/>
        </w:rPr>
        <w:t>Civallero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G.,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Kubaski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F.,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Pereira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Biochemical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aromatic-L-amino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(AADCD)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by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assay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AADC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activity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plasma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using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liquid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chromatography/tandem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mass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spectrometry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3"/>
          <w:w w:val="105"/>
        </w:rPr>
        <w:t>Rep.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2022.</w:t>
      </w:r>
      <w:r>
        <w:rPr>
          <w:color w:val="333333"/>
          <w:spacing w:val="-17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32.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100888.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10.1016/j.ymgmr.2022.100888.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0" w:after="0"/>
        <w:ind w:left="406" w:right="387" w:hanging="202"/>
        <w:jc w:val="left"/>
      </w:pPr>
      <w:r>
        <w:rPr>
          <w:color w:val="333333"/>
          <w:w w:val="105"/>
        </w:rPr>
        <w:t>Echenne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1"/>
          <w:w w:val="105"/>
        </w:rPr>
        <w:t>Roubertie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Assmann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deficiency: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clinical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presentation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evaluation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long-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term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Pediatr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2006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Nov.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35,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308–313.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10.1016/j.pediatrneurol.2006.05.006.</w:t>
      </w:r>
      <w:r>
        <w:rPr/>
      </w:r>
    </w:p>
    <w:p>
      <w:pPr>
        <w:pStyle w:val="BodyText"/>
        <w:numPr>
          <w:ilvl w:val="1"/>
          <w:numId w:val="20"/>
        </w:numPr>
        <w:tabs>
          <w:tab w:pos="407" w:val="left" w:leader="none"/>
        </w:tabs>
        <w:spacing w:line="186" w:lineRule="auto" w:before="0" w:after="0"/>
        <w:ind w:left="406" w:right="627" w:hanging="202"/>
        <w:jc w:val="left"/>
      </w:pPr>
      <w:r>
        <w:rPr>
          <w:color w:val="333333"/>
          <w:w w:val="105"/>
        </w:rPr>
        <w:t>Himmelreich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Montioli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R.,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Bertoldi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Aromatic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amino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deficiency: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metabolic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basis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therapeutic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outlook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2019.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127.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12–22.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10.1016/j.ymgme.2019.03.009.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520" w:hanging="202"/>
        <w:jc w:val="left"/>
      </w:pPr>
      <w:r>
        <w:rPr>
          <w:color w:val="333333"/>
          <w:w w:val="105"/>
        </w:rPr>
        <w:t>Hoffmann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G.F.,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Assmann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B.,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Brautigam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4"/>
          <w:w w:val="105"/>
        </w:rPr>
        <w:t> </w:t>
      </w:r>
      <w:r>
        <w:rPr>
          <w:color w:val="333333"/>
          <w:spacing w:val="-3"/>
          <w:w w:val="105"/>
        </w:rPr>
        <w:t>Tyrosine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hydroxylase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causes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progressive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encephalopathy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dopa-nonresponsive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dystonia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Ann.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2003.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54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Suppl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6.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56–65.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1047" w:hanging="202"/>
        <w:jc w:val="left"/>
      </w:pPr>
      <w:r>
        <w:rPr>
          <w:color w:val="333333"/>
          <w:spacing w:val="-1"/>
          <w:w w:val="105"/>
        </w:rPr>
        <w:t>Kojima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K.,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Nakajima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7"/>
          <w:w w:val="105"/>
        </w:rPr>
        <w:t>Taga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therapy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improves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motor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mental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function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aromatic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l-amino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Brain.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2019.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142,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32.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322–333.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334" w:hanging="202"/>
        <w:jc w:val="left"/>
      </w:pPr>
      <w:r>
        <w:rPr>
          <w:color w:val="333333"/>
          <w:w w:val="105"/>
        </w:rPr>
        <w:t>Lee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H.F.,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Tsai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C.R.,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Chi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Aromatic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L-amino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Taiwan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Eur.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1"/>
          <w:w w:val="105"/>
        </w:rPr>
        <w:t>Paediatr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2009.</w:t>
      </w:r>
      <w:r>
        <w:rPr>
          <w:color w:val="333333"/>
          <w:spacing w:val="23"/>
          <w:w w:val="103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13,</w:t>
      </w:r>
      <w:r>
        <w:rPr>
          <w:color w:val="333333"/>
          <w:spacing w:val="-7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8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7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7"/>
          <w:w w:val="105"/>
        </w:rPr>
        <w:t> </w:t>
      </w:r>
      <w:r>
        <w:rPr>
          <w:color w:val="333333"/>
          <w:w w:val="105"/>
        </w:rPr>
        <w:t>135–40.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1338" w:hanging="202"/>
        <w:jc w:val="left"/>
      </w:pPr>
      <w:r>
        <w:rPr>
          <w:color w:val="333333"/>
          <w:w w:val="105"/>
        </w:rPr>
        <w:t>Longo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Disorders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biopterin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metabolism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2009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Jun.</w:t>
      </w:r>
      <w:r>
        <w:rPr>
          <w:color w:val="333333"/>
          <w:spacing w:val="-9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32,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333–342.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10.1007/s10545-009-1067-2.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2009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Feb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9.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Erratum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In: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2009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Jun.</w:t>
      </w:r>
      <w:r>
        <w:rPr>
          <w:color w:val="333333"/>
          <w:spacing w:val="-10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32,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457.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447" w:hanging="202"/>
        <w:jc w:val="left"/>
      </w:pPr>
      <w:r>
        <w:rPr>
          <w:color w:val="333333"/>
          <w:w w:val="105"/>
        </w:rPr>
        <w:t>Neville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B.G.,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1"/>
          <w:w w:val="105"/>
        </w:rPr>
        <w:t>Parascandalo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R.,</w:t>
      </w:r>
      <w:r>
        <w:rPr>
          <w:color w:val="333333"/>
          <w:spacing w:val="-15"/>
          <w:w w:val="105"/>
        </w:rPr>
        <w:t> </w:t>
      </w:r>
      <w:r>
        <w:rPr>
          <w:color w:val="333333"/>
          <w:spacing w:val="-1"/>
          <w:w w:val="105"/>
        </w:rPr>
        <w:t>Farrugia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R.,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Felice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deficiency: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congenital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dopa-responsive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motor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cognitive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disorder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Brain.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2005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Oct.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128,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2291–2296.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10.1093/brain/awh603.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2005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Jul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27.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1203" w:hanging="202"/>
        <w:jc w:val="both"/>
      </w:pPr>
      <w:r>
        <w:rPr>
          <w:color w:val="333333"/>
          <w:w w:val="105"/>
        </w:rPr>
        <w:t>Opladen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López-Laso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Cortès-Saladelafont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Consensus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guideline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treatment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tetrahydrobiopterin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(BH4)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deficiencies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Orphanet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Journal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Diseases.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2020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May.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15,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10.1186/13023-020-01379-8.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PMC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7251883.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PMID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32456656.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857" w:hanging="202"/>
        <w:jc w:val="left"/>
      </w:pPr>
      <w:r>
        <w:rPr>
          <w:color w:val="333333"/>
          <w:spacing w:val="-3"/>
          <w:w w:val="105"/>
        </w:rPr>
        <w:t>Pearson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T.S.,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Gilbert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Opladen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AADC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from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infancy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to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adulthood: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Symptoms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developmental</w:t>
      </w:r>
      <w:r>
        <w:rPr>
          <w:color w:val="333333"/>
          <w:spacing w:val="28"/>
          <w:w w:val="103"/>
        </w:rPr>
        <w:t> </w:t>
      </w:r>
      <w:r>
        <w:rPr>
          <w:color w:val="333333"/>
          <w:w w:val="105"/>
        </w:rPr>
        <w:t>outcome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cohort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63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Inherit.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2020.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43.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1121–1130.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282" w:hanging="202"/>
        <w:jc w:val="left"/>
      </w:pPr>
      <w:r>
        <w:rPr>
          <w:color w:val="333333"/>
          <w:spacing w:val="-5"/>
          <w:w w:val="105"/>
        </w:rPr>
        <w:t>Tsai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C.-R.,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Lee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H.-F.,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Chi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C.-S.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Antisense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oligonucleotides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modulate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dopa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function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aromatic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L-amino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Hum.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Mutat.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2018.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39,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2072–2082.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262" w:hanging="202"/>
        <w:jc w:val="left"/>
      </w:pPr>
      <w:r>
        <w:rPr>
          <w:color w:val="333333"/>
          <w:spacing w:val="-3"/>
          <w:w w:val="105"/>
        </w:rPr>
        <w:t>Verbeek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M.M.,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Willemsen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MAAP,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Wevers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R.A.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Two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Greek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siblings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27"/>
          <w:w w:val="103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Aug.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94,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403–409.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10.1016/j.ymgme.2008.04.003.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Epub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2008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May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27.</w:t>
      </w:r>
      <w:r>
        <w:rPr/>
      </w:r>
    </w:p>
    <w:p>
      <w:pPr>
        <w:pStyle w:val="BodyText"/>
        <w:numPr>
          <w:ilvl w:val="0"/>
          <w:numId w:val="21"/>
        </w:numPr>
        <w:tabs>
          <w:tab w:pos="407" w:val="left" w:leader="none"/>
        </w:tabs>
        <w:spacing w:line="186" w:lineRule="auto" w:before="0" w:after="0"/>
        <w:ind w:left="406" w:right="335" w:hanging="202"/>
        <w:jc w:val="left"/>
      </w:pPr>
      <w:r>
        <w:rPr>
          <w:color w:val="333333"/>
          <w:spacing w:val="-1"/>
          <w:w w:val="105"/>
        </w:rPr>
        <w:t>Wassenberg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Molero-Luis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Jeltsch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K.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Consensus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guideline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diagnosis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treatment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aromatic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L-amino</w:t>
      </w:r>
      <w:r>
        <w:rPr>
          <w:color w:val="333333"/>
          <w:spacing w:val="22"/>
          <w:w w:val="103"/>
        </w:rPr>
        <w:t> </w:t>
      </w:r>
      <w:r>
        <w:rPr>
          <w:color w:val="333333"/>
          <w:w w:val="105"/>
        </w:rPr>
        <w:t>acid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decarboxylase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(AADC)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Orphanet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Rare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2017.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12.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12.</w:t>
      </w:r>
      <w:r>
        <w:rPr/>
      </w:r>
    </w:p>
    <w:p>
      <w:pPr>
        <w:pStyle w:val="BodyText"/>
        <w:numPr>
          <w:ilvl w:val="0"/>
          <w:numId w:val="22"/>
        </w:numPr>
        <w:tabs>
          <w:tab w:pos="407" w:val="left" w:leader="none"/>
        </w:tabs>
        <w:spacing w:line="186" w:lineRule="auto" w:before="0" w:after="0"/>
        <w:ind w:left="406" w:right="841" w:hanging="202"/>
        <w:jc w:val="left"/>
      </w:pPr>
      <w:r>
        <w:rPr>
          <w:color w:val="333333"/>
          <w:spacing w:val="-1"/>
          <w:w w:val="105"/>
        </w:rPr>
        <w:t>Weissbach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A.,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Pauly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M.G.,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Herzog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-1"/>
          <w:w w:val="105"/>
        </w:rPr>
        <w:t>Relationship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Genotype,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Phenotype,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3"/>
          <w:w w:val="105"/>
        </w:rPr>
        <w:t>Treatment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1"/>
          <w:w w:val="105"/>
        </w:rPr>
        <w:t>Dopa-Responsive</w:t>
      </w:r>
      <w:r>
        <w:rPr>
          <w:color w:val="333333"/>
          <w:spacing w:val="39"/>
          <w:w w:val="103"/>
        </w:rPr>
        <w:t> </w:t>
      </w:r>
      <w:r>
        <w:rPr>
          <w:color w:val="333333"/>
          <w:w w:val="105"/>
        </w:rPr>
        <w:t>Dystonia.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2022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Feb.</w:t>
      </w:r>
      <w:r>
        <w:rPr/>
      </w:r>
    </w:p>
    <w:p>
      <w:pPr>
        <w:pStyle w:val="BodyText"/>
        <w:numPr>
          <w:ilvl w:val="0"/>
          <w:numId w:val="22"/>
        </w:numPr>
        <w:tabs>
          <w:tab w:pos="407" w:val="left" w:leader="none"/>
        </w:tabs>
        <w:spacing w:line="186" w:lineRule="auto" w:before="0" w:after="0"/>
        <w:ind w:left="406" w:right="576" w:hanging="202"/>
        <w:jc w:val="left"/>
      </w:pPr>
      <w:r>
        <w:rPr>
          <w:color w:val="333333"/>
          <w:w w:val="105"/>
        </w:rPr>
        <w:t>Zorzi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G.,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1"/>
          <w:w w:val="105"/>
        </w:rPr>
        <w:t>Redweik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U.,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4"/>
          <w:w w:val="105"/>
        </w:rPr>
        <w:t>Trippe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H.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Detection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CSF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patients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with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sepiapterin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reductase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deficiency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Mol.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Genet.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2002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Feb.</w:t>
      </w:r>
      <w:r>
        <w:rPr>
          <w:color w:val="333333"/>
          <w:spacing w:val="-12"/>
          <w:w w:val="105"/>
        </w:rPr>
        <w:t> </w:t>
      </w:r>
      <w:r>
        <w:rPr>
          <w:color w:val="333333"/>
          <w:spacing w:val="-5"/>
          <w:w w:val="105"/>
        </w:rPr>
        <w:t>Vol.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75,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N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2.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174–177.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doi: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10.1006/mgme.2001.3273.</w:t>
      </w:r>
      <w:r>
        <w:rPr/>
      </w:r>
    </w:p>
    <w:p>
      <w:pPr>
        <w:pStyle w:val="BodyText"/>
        <w:spacing w:line="186" w:lineRule="auto"/>
        <w:ind w:right="27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сложный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многоступенчатый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процесс.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врачу-клиницисту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сложно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сориентироваться,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каком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направлении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необходимо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начать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поиск.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точный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удается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спустя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начала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болезни.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Одним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подходов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массовый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Российской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Федерации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программа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неонатального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2023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года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36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нозологических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болезней,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выявить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ранних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этапах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назначить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своевременное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патогенетическое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лечение.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затруднена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силу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редкости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отдельных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нозологических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единиц,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выраженным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полиморфизмом,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наличием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возраста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дебюта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схожестью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часто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встречающейся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(перинатальное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нервной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гепатиты,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инфекционные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другие)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низкой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настороженностью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называемого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селективного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скрининга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(выявление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риска)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позволяет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появления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начать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необходимую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терапию.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диагнозу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начинается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симптомов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рутинных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тестов.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болезней,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лизосомные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пероксисомные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установлен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«первого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взгляда»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фенотипическими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особенностями.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Мукополисахаридозы,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Целлвегера,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Смита–Лемли–Опица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др.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называемым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портретным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диагнозам,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пациент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сразу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отправлен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специализированную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генетическую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лабораторию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ферментной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ДНК-диагностики.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подозрением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нейрометаболические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этапе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должны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стандартные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лабораторные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исследования: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клинический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(следует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обращать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внимание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тромбоцитов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вакуолизированных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лейкоцитов);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биохимическое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(особое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внимание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обратить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глюкозы,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печеночные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ферменты,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кислотно-щелочное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состояние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альфа-фетопротеина,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снижение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церулоплазмина).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полученных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результатов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сузить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диагностический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поиск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предположить,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группе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относятся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расстройства,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специальных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лабораторных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(биохимических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молекулярно-генетических)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исследований.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настоящему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улучшения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следующих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подходов:</w:t>
      </w:r>
      <w:r>
        <w:rPr/>
      </w:r>
    </w:p>
    <w:p>
      <w:pPr>
        <w:pStyle w:val="BodyText"/>
        <w:spacing w:line="186" w:lineRule="auto"/>
        <w:ind w:right="4545"/>
        <w:jc w:val="left"/>
      </w:pPr>
      <w:r>
        <w:rPr>
          <w:color w:val="333333"/>
          <w:w w:val="105"/>
        </w:rPr>
        <w:t>исследование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биомаркеров;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ферментной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диагностики;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</w:rPr>
        <w:t>выполнение </w:t>
      </w:r>
      <w:r>
        <w:rPr>
          <w:color w:val="333333"/>
          <w:spacing w:val="20"/>
        </w:rPr>
        <w:t> </w:t>
      </w:r>
      <w:r>
        <w:rPr>
          <w:color w:val="333333"/>
        </w:rPr>
        <w:t>молекулярно-генетических </w:t>
      </w:r>
      <w:r>
        <w:rPr>
          <w:color w:val="333333"/>
          <w:spacing w:val="20"/>
        </w:rPr>
        <w:t> </w:t>
      </w:r>
      <w:r>
        <w:rPr>
          <w:color w:val="333333"/>
        </w:rPr>
        <w:t>исследований.</w:t>
      </w:r>
      <w:r>
        <w:rPr/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специфических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и/или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биомаркеров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Биомаркеры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(БМ)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биологические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молекулы,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структуре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свойствам,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простых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сложных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макромолекул,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отражающие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биологический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процесс,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связанный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клиническими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проявлениями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Поиску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применению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практике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последнее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уделяется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внимание.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Биомаркеры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при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митохондриальных</w:t>
      </w:r>
      <w:r>
        <w:rPr>
          <w:rFonts w:ascii="Segoe UI Semibold" w:hAnsi="Segoe UI Semibold"/>
          <w:b/>
          <w:color w:val="333333"/>
          <w:spacing w:val="-2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болезнях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Митохондриальные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очень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гетерогенны,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сложно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выбрать,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обследовать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исключения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поиску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информативного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болезнях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уделяется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внимание.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изучаются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два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фактор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роста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21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(FGF-21)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ростовой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фактор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дифференцировки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15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(GDF-15).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работ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FGF-21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митохондриальной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патологией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вовлечением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патологический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мышечной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системы,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повышаться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протекающих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печени.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GDF-15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чувствителен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важным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индикатором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наличия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заболевания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любым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спектром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симптомов,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коррелирует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тяжестью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заболевания.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необходимы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дальнейшие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изучения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роли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БМ,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оценки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чувствительности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специфичности,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поиск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информативных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БМ.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Возможно,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связи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разнообразием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патогенетических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механизмов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комплексный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множества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позволит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приблизиться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«идеальному»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диагностическому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маркеру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болезней.</w:t>
      </w:r>
      <w:r>
        <w:rPr>
          <w:color w:val="333333"/>
          <w:w w:val="103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Биомаркеры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5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при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4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лизосомных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4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болезнях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24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"/>
          <w:w w:val="105"/>
        </w:rPr>
        <w:t>накопления</w:t>
      </w:r>
      <w:r>
        <w:rPr>
          <w:rFonts w:ascii="Segoe UI Semibold" w:hAnsi="Segoe UI Semibold" w:cs="Segoe UI Semibold" w:eastAsia="Segoe UI Semibold"/>
        </w:rPr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Молекулярные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механизмы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этиопатогенеза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болезней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(ЛБН)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сходны.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обусловлены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мутациями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контролирующих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процесс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внутрилизосомного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гидролиза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макромолекул.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Мутации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соответствующих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нарушать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синтез,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созревание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самих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белков-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активаторов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контролирующих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транспорт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субстратов,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подлежащих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гидролизу.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случае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накапливаемые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белки,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секретируемые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клетками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накопления,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являться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потенциальными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БМ.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относится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гликосфинголипидов,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изучаются.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целый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изменяется,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белков,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ЛБН,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таких,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хитотриозидаза,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дипептидилпептидаза-4,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LAMP1.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Примерами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хорошо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изученных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форм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наибольшим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числом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25"/>
          <w:w w:val="103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Гоше,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Фабри,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мукополисахаридозы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10.1).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/>
        <w:pict>
          <v:shape style="position:absolute;margin-left:28.449999pt;margin-top:9.135032pt;width:538.8pt;height:356.95pt;mso-position-horizontal-relative:page;mso-position-vertical-relative:paragraph;z-index:323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280"/>
                    <w:gridCol w:w="2489"/>
                    <w:gridCol w:w="3994"/>
                  </w:tblGrid>
                  <w:tr>
                    <w:trPr>
                      <w:trHeight w:val="208" w:hRule="exact"/>
                    </w:trPr>
                    <w:tc>
                      <w:tcPr>
                        <w:tcW w:w="42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Тест/метод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4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Преимущества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9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Ограничения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367" w:hRule="exact"/>
                    </w:trPr>
                    <w:tc>
                      <w:tcPr>
                        <w:tcW w:w="42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19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Определение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оксистеролов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(холестан-3β,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5β,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6β-триола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7-кетохолестерина)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плазме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крови/высокоэффективная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51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жидкостная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хроматография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масс-спектрометрия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или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газовая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хроматография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масс-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спектрометрия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4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9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Повышен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большинства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пациентов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НПС.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Минимально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инвазивный.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Маленький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объем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замороженной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плазмы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или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сыворотки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крови.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2" w:right="7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Быстрый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(выполняется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течение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нескольких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дней).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Анализ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большого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количества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проб.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2" w:right="7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Дешевле,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чем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филипиновый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тест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9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1" w:right="21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Неспецифичен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холестан-3β,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5β,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6β-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триол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7-кетохолестерин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повышены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при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других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заболеваниях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(НП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А/В,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дефицит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кислой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липазы,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церебросухожильный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ксантоматоз,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неонатальный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холестаз).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1" w:right="43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Возможны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ложноположительные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результаты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хранения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транспортировки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проб.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Ограниченные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данные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уровне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плазме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гетерозиготных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носителей.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1" w:right="104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Невозможно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выполнить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пятне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высушенной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крови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386" w:hRule="exact"/>
                    </w:trPr>
                    <w:tc>
                      <w:tcPr>
                        <w:tcW w:w="42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2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Метаболиты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желчных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кислот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мочи/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высокоэффективная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3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жидкостная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хроматография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масс-спектрометрия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или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газовая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хроматография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масс-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спектрометрия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4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12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Неинвазивный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или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минимально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инвазивный.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Обладает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высокой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дифференциально-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диагностической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силой.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Простая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процедура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пробоподготовки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9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Повышен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НП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А/В.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1" w:right="66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Возможен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других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заболеваниях.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Опыт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применения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клинических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лабораториях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еще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ограничен.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89" w:hRule="exact"/>
                    </w:trPr>
                    <w:tc>
                      <w:tcPr>
                        <w:tcW w:w="42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8"/>
                          <w:ind w:left="-1" w:right="22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 w:cs="Segoe UI Black" w:eastAsia="Segoe UI Black"/>
                            <w:color w:val="333333"/>
                            <w:sz w:val="19"/>
                            <w:szCs w:val="19"/>
                          </w:rPr>
                          <w:t>Лизосфинголипиды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/высокоэффективная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жидкостная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хроматография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масс-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спектрометрия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пятнах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высушенной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крови/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плазме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крови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24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12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Неинвазивный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или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минимально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инвазивный.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Обладает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высокой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дифференциально-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диагностической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силой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разных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форм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ЛБН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9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1" w:right="93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Опыт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применения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клинических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лабораториях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все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еще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ограничен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974" w:hRule="exact"/>
                    </w:trPr>
                    <w:tc>
                      <w:tcPr>
                        <w:tcW w:w="428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218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Хитотриозидаза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/флюориметрический 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метод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48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2" w:right="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Неинвазивный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или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минимально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1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инвазивный.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Значительно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10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повышена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активность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у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большинства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пациентов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БГ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100–1000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раз).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2" w:right="82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Может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повышаться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при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других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ЛБН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10–20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раз).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Возможно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определение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пятнах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высушенной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крови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99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1" w:right="24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Возможно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повышение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других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ЛБН,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также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ненаследственных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заболеваниях.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Наличие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дупликации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гена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10%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случаев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делает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тест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неинформативным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10.1.</w:t>
      </w:r>
      <w:r>
        <w:rPr>
          <w:rFonts w:ascii="Segoe UI Semibold" w:hAnsi="Segoe UI Semibold"/>
          <w:b/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Биомаркеры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лизосомных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болезнях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накопления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4"/>
        <w:rPr>
          <w:rFonts w:ascii="Segoe UI" w:hAnsi="Segoe UI" w:cs="Segoe UI" w:eastAsia="Segoe UI"/>
          <w:sz w:val="28"/>
          <w:szCs w:val="28"/>
        </w:rPr>
      </w:pPr>
    </w:p>
    <w:p>
      <w:pPr>
        <w:pStyle w:val="BodyText"/>
        <w:spacing w:line="224" w:lineRule="exact" w:before="54"/>
        <w:ind w:right="0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/>
      </w:r>
    </w:p>
    <w:p>
      <w:pPr>
        <w:pStyle w:val="BodyText"/>
        <w:spacing w:line="196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Хитотриозидаза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Одним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первых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БМ,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открытых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Гоше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(БГ),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хитотриозидаза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(XT).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Активность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spacing w:val="1"/>
          <w:w w:val="105"/>
        </w:rPr>
        <w:t>XT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24"/>
          <w:w w:val="103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БГ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1000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превышает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нормальные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значения.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ХТ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фермент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макрофагов</w:t>
      </w:r>
      <w:r>
        <w:rPr/>
      </w:r>
    </w:p>
    <w:p>
      <w:pPr>
        <w:pStyle w:val="BodyText"/>
        <w:spacing w:line="186" w:lineRule="auto"/>
        <w:ind w:right="229"/>
        <w:jc w:val="left"/>
      </w:pP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наряду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хитиназами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растений,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грибов,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вирусов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простейших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представителей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семейства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гликозидгидролаз,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объединенных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особенностями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молекулярной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структуры.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Функцию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1"/>
          <w:w w:val="105"/>
        </w:rPr>
        <w:t>XT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связывают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21"/>
          <w:w w:val="103"/>
        </w:rPr>
        <w:t> </w:t>
      </w:r>
      <w:r>
        <w:rPr>
          <w:color w:val="333333"/>
          <w:w w:val="105"/>
        </w:rPr>
        <w:t>защитой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внешних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патогенов,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содержащих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хитин.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Источником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фермента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БГ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активированные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макрофаги,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перегруженные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гликозилцерамидами.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Отмечена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определенная</w:t>
      </w:r>
      <w:r>
        <w:rPr>
          <w:color w:val="333333"/>
          <w:spacing w:val="-30"/>
          <w:w w:val="105"/>
        </w:rPr>
        <w:t> </w:t>
      </w:r>
      <w:r>
        <w:rPr>
          <w:color w:val="333333"/>
          <w:w w:val="105"/>
        </w:rPr>
        <w:t>корреляция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между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тяжестью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проявлений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уровнем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ХТ.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Интерпретация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значений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осложняется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наличием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24-пн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дупликации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гомозиготном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состоянии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полному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отсутствию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ферментативной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активности.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аллель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популяциях,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примерно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один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20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человек,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включая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БГ,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гомозиготой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этому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варианту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гена.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точки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зрения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специфичности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теста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следует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отметить,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А/В,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ганглиозидозы),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отмечено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саркоидозе,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артрите,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рассеянном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склерозе,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талассемии,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малярии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атеросклерозе.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отличие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100–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1000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БГ.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Оксистеролы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Одной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интересных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соединений,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изучаются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качестве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потенциальных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производные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–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оксистеролы,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образуются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окислении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неферментативным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участии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относящихся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микросомальному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цитохрому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P450.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Значительный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интерес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представляют</w:t>
      </w:r>
      <w:r>
        <w:rPr/>
      </w:r>
    </w:p>
    <w:p>
      <w:pPr>
        <w:spacing w:after="0" w:line="18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два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метаболита: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холестан-3β,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5β,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6β-триол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(С-триол)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7-кетохолестерин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(7КХ).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обнаруживают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умеренное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гетерозиготных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носителей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этого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Оба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маркера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С-триол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7-КХ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повышаются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заболеваниях: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А/В,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липазы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церебросухожильном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ксантоматозе.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оксистеролов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должно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интерпретироваться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осторожностью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новорожденных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холестаза.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Лизосфинголипиды</w:t>
      </w:r>
      <w:r>
        <w:rPr>
          <w:rFonts w:ascii="Segoe UI Semibold" w:hAnsi="Segoe UI Semibold"/>
        </w:rPr>
      </w:r>
    </w:p>
    <w:p>
      <w:pPr>
        <w:pStyle w:val="BodyText"/>
        <w:spacing w:line="196" w:lineRule="exact"/>
        <w:ind w:right="0"/>
        <w:jc w:val="left"/>
      </w:pPr>
      <w:r>
        <w:rPr>
          <w:color w:val="333333"/>
          <w:w w:val="105"/>
        </w:rPr>
        <w:t>Лизосфинголипиды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сфинголипиды,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отсутствует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N-ацильная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группа.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Лизосфинголипиды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считаются</w:t>
      </w:r>
      <w:r>
        <w:rPr/>
      </w:r>
    </w:p>
    <w:p>
      <w:pPr>
        <w:pStyle w:val="BodyText"/>
        <w:spacing w:line="186" w:lineRule="auto" w:before="17"/>
        <w:ind w:right="278"/>
        <w:jc w:val="left"/>
      </w:pPr>
      <w:r>
        <w:rPr>
          <w:color w:val="333333"/>
          <w:w w:val="105"/>
        </w:rPr>
        <w:t>«токсическими»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метаболитами,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играющими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патофизиологии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ЛБН.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ЛБН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показано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определенных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лизосфинголипидов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крови/пятнах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крови: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глоботриазилсфингозина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(lyso-Gb3)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Фабри,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гликосфингозина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(lyso-GL-1)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БГ,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галактозилсфингозина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Краббе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лизосфингомиелина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измерение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лизосфинголипидов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проводится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помощью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жидкостной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хроматографии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тандемной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масс-спектрометрии.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производного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лизосфингомиелина,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известного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лизосфингомиелин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509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(lysoSM-509),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А/В.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Требуются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дальнейшие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клинические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изучения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лизосфинголипидов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ЛБН.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Значительным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преимуществом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применения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метода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считается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одновременный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скрининг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несколько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сфинголипидозов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нейролипидозов.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Метаболиты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желчных</w:t>
      </w:r>
      <w:r>
        <w:rPr>
          <w:rFonts w:ascii="Segoe UI Semibold" w:hAnsi="Segoe UI Semibold"/>
          <w:b/>
          <w:color w:val="333333"/>
          <w:spacing w:val="-27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кислот</w:t>
      </w:r>
      <w:r>
        <w:rPr>
          <w:rFonts w:ascii="Segoe UI Semibold" w:hAnsi="Segoe UI Semibold"/>
        </w:rPr>
      </w:r>
    </w:p>
    <w:p>
      <w:pPr>
        <w:pStyle w:val="BodyText"/>
        <w:spacing w:line="199" w:lineRule="auto" w:before="6"/>
        <w:ind w:right="278"/>
        <w:jc w:val="left"/>
      </w:pPr>
      <w:r>
        <w:rPr>
          <w:color w:val="333333"/>
          <w:w w:val="105"/>
        </w:rPr>
        <w:t>Высокие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моче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5"/>
          <w:position w:val="-4"/>
          <w:sz w:val="16"/>
          <w:szCs w:val="16"/>
        </w:rPr>
        <w:t>24</w:t>
      </w:r>
      <w:r>
        <w:rPr>
          <w:color w:val="333333"/>
          <w:spacing w:val="-23"/>
          <w:w w:val="105"/>
          <w:position w:val="-4"/>
          <w:sz w:val="16"/>
          <w:szCs w:val="16"/>
        </w:rPr>
        <w:t> </w:t>
      </w:r>
      <w:r>
        <w:rPr>
          <w:color w:val="333333"/>
          <w:w w:val="105"/>
        </w:rPr>
        <w:t>желчной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(3β-сульфокси-7β-N-ацетилглюкозоаминил-5-холевой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кислоты)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глициновых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тауриновых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конъюгатов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наблюдаются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С.</w:t>
      </w:r>
      <w:r>
        <w:rPr/>
      </w:r>
    </w:p>
    <w:p>
      <w:pPr>
        <w:pStyle w:val="BodyText"/>
        <w:spacing w:line="186" w:lineRule="auto"/>
        <w:ind w:right="380"/>
        <w:jc w:val="left"/>
      </w:pPr>
      <w:r>
        <w:rPr>
          <w:color w:val="333333"/>
          <w:w w:val="105"/>
        </w:rPr>
        <w:t>Было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предположено,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распределения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приводить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использованию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путей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синтеза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желчных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здоровыми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людьми.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Активные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исследования,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проведенные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независимых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лабораториях,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показали,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повышаются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уровни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двух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желчных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кислот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3β-гидрокси-7β-N-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ацетилглюкозоаминил-5-холеновой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кислоты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N-(3β,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5β,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6β-3-гидроксиглицин)-холановой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кислоты.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Последний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обеспечивает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лучшую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дифференциальную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диагностику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здоровых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носителей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чем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оксистеролы.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метод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требует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длительной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пробоподготовки,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оксистероловый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тест,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выполнен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использованием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пятна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высушенной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  <w:w w:val="105"/>
        </w:rPr>
        <w:t>Бис(моноацилглицеро)фосфат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48"/>
        <w:jc w:val="left"/>
      </w:pPr>
      <w:r>
        <w:rPr>
          <w:color w:val="333333"/>
          <w:w w:val="105"/>
        </w:rPr>
        <w:t>Бис(моноацилглицеро)фосфат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атипичный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фосфолипид,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представленный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эндосомах,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который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играет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важную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роль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процессе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созревания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распада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сфинголипидов.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Патологическое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увеличение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бис(моноацилглицеро)фосфата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описано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НП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типов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А/В,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лекарственно-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индуцированных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сфинголипидозах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кожных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различных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ЛБН.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5"/>
          <w:w w:val="105"/>
        </w:rPr>
        <w:t>Тесты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на</w:t>
      </w:r>
      <w:r>
        <w:rPr>
          <w:rFonts w:ascii="Segoe UI Semibold" w:hAnsi="Segoe UI Semibold"/>
          <w:b/>
          <w:color w:val="333333"/>
          <w:spacing w:val="-11"/>
          <w:w w:val="105"/>
        </w:rPr>
        <w:t> </w:t>
      </w:r>
      <w:r>
        <w:rPr>
          <w:rFonts w:ascii="Segoe UI Semibold" w:hAnsi="Segoe UI Semibold"/>
          <w:b/>
          <w:color w:val="333333"/>
          <w:spacing w:val="-3"/>
          <w:w w:val="105"/>
        </w:rPr>
        <w:t>культуре</w:t>
      </w:r>
      <w:r>
        <w:rPr>
          <w:rFonts w:ascii="Segoe UI Semibold" w:hAnsi="Segoe UI Semibold"/>
          <w:b/>
          <w:color w:val="333333"/>
          <w:spacing w:val="-12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клеток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58"/>
        <w:jc w:val="left"/>
      </w:pP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возможно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ферментов,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довольно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сложных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культурах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нет.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болезней,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дефектные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плохо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охарактеризованы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являются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ферментами,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особых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культурах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Одним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характеризуется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уникальным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внутриклеточного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эндоцитах.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Оба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белка: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NPC2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необходимы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эндоцитированного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поздних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эндосом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(ПЭ)/лизосом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(Л).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Следовательно,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нарушении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функции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одного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этих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белков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будет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происходить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накопление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липопротеинов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низкой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плотности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(ЛПНП),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свою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очередь,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будет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накоплению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холестерина,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увидеть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окраске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филипином.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Разработанное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назад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окрашивание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филипином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недавнего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времени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рассматривалось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«золотой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стандарт»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С.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Филипин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флюоресцентным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полиеновым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антибиотиком,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который</w:t>
      </w:r>
      <w:r>
        <w:rPr/>
      </w:r>
    </w:p>
    <w:p>
      <w:pPr>
        <w:pStyle w:val="BodyText"/>
        <w:spacing w:line="186" w:lineRule="auto"/>
        <w:ind w:right="215"/>
        <w:jc w:val="both"/>
      </w:pPr>
      <w:r>
        <w:rPr>
          <w:color w:val="333333"/>
          <w:w w:val="105"/>
        </w:rPr>
        <w:t>специфически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связывается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холестерином,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этерифицированными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стеролами.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Он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применен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живой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клеточной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культуре,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разрушает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липидный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слой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мембраны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образом,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окрашивание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проведено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фиксированных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тканевых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срезах.</w:t>
      </w:r>
      <w:r>
        <w:rPr/>
      </w:r>
    </w:p>
    <w:p>
      <w:pPr>
        <w:pStyle w:val="BodyText"/>
        <w:spacing w:line="186" w:lineRule="auto"/>
        <w:ind w:right="237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показывают,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культуре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фибробластов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здоровых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людей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около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10%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позитивно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окрашены,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большинства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НПС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практически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содержат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множественные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сильно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флюоресцирующие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околоядерные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пузырьки.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Исследования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большем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количестве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пациентов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определили,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этот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типичный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паттерн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80–85%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процентов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НПС.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Разделение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типичного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паттерна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окрашивания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классический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промежуточный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предложено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отражения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вариабельности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процента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позитивных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(от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80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100%)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флюоресценции,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коррелирует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уровнями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ЛПНП-индуцированных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холестериновых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эфиров.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заболевание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муколипидоз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II–III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(I-cell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disease)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болезнью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НПС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результаты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окрашивании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филипином,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было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показано,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белок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NPC2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функционирует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фибробластах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больных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муколипидозом.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Однако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клинической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практике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значимым,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учитывая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сильно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различающиеся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симптомы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заболеваний.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оставшихся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15–20%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НПС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клеточном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транспорте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тяжелые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(однако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различной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степени)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обнаружены,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если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клетки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обрабатываются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ЛПНП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Число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флюоресцирующих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околядерных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пузырьков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выявляют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50–80%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клеток.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окрашивания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был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описан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«вариабельный»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Поэтому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подтверждение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НПС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исключительно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основании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окрашивания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филипином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вызывать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значительные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затруднения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случаях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«вариабельным»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типом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окрашивания.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случае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«вариабельного»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рекомендовано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комплементарного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секвенирования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NPC1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NPC2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постановки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окончательного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диагноза.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умеренно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позитивном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окрашивании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филипином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возрастает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риск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ложнопозитивной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среди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недостаточность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сфингомиелиназы,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болезнь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А/В.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Противоречивые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результаты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были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описаны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различными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лабораториями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дефиците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кислой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липазы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(болезнь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Вольмана,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этерификации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холестерина).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Нетипичное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окрашивание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филипином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встречается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MEGDEL-синдроме,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заболеваниях,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вторично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страдает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высвобождение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лизосом,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синдром</w:t>
      </w:r>
      <w:r>
        <w:rPr>
          <w:color w:val="333333"/>
          <w:w w:val="103"/>
        </w:rPr>
        <w:t> </w:t>
      </w:r>
      <w:r>
        <w:rPr>
          <w:color w:val="333333"/>
        </w:rPr>
        <w:t>Смита–Лемли–Опица, </w:t>
      </w:r>
      <w:r>
        <w:rPr>
          <w:color w:val="333333"/>
          <w:spacing w:val="23"/>
        </w:rPr>
        <w:t> </w:t>
      </w:r>
      <w:r>
        <w:rPr>
          <w:color w:val="333333"/>
        </w:rPr>
        <w:t>церебросухожильный </w:t>
      </w:r>
      <w:r>
        <w:rPr>
          <w:color w:val="333333"/>
          <w:spacing w:val="24"/>
        </w:rPr>
        <w:t> </w:t>
      </w:r>
      <w:r>
        <w:rPr>
          <w:color w:val="333333"/>
        </w:rPr>
        <w:t>ксантоматоз.</w:t>
      </w:r>
      <w:r>
        <w:rPr/>
      </w:r>
    </w:p>
    <w:p>
      <w:pPr>
        <w:pStyle w:val="BodyText"/>
        <w:spacing w:line="186" w:lineRule="auto"/>
        <w:ind w:right="309"/>
        <w:jc w:val="left"/>
      </w:pPr>
      <w:r>
        <w:rPr>
          <w:color w:val="333333"/>
          <w:w w:val="105"/>
        </w:rPr>
        <w:t>Самым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главным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недостатком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метода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необходимость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биопсии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кожи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получения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живой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культуры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фибробластов,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влечет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собой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инвазивную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процедуру,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специализированной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лаборатории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выращивания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длительное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проведения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теста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(5–7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нед).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филипиновый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тест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остается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важным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лабораторной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НПС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представляет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лучший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функциональный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тест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изучения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патогенеза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мутаций.</w:t>
      </w:r>
      <w:r>
        <w:rPr/>
      </w:r>
    </w:p>
    <w:p>
      <w:pPr>
        <w:pStyle w:val="BodyText"/>
        <w:spacing w:line="207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6"/>
          <w:w w:val="105"/>
        </w:rPr>
        <w:t>Тест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этерификации</w:t>
      </w:r>
      <w:r>
        <w:rPr>
          <w:rFonts w:ascii="Segoe UI Semibold" w:hAnsi="Segoe UI Semibold"/>
          <w:b/>
          <w:color w:val="333333"/>
          <w:spacing w:val="-28"/>
          <w:w w:val="105"/>
        </w:rPr>
        <w:t> </w:t>
      </w:r>
      <w:r>
        <w:rPr>
          <w:rFonts w:ascii="Segoe UI Semibold" w:hAnsi="Segoe UI Semibold"/>
          <w:b/>
          <w:color w:val="333333"/>
          <w:spacing w:val="-1"/>
          <w:w w:val="105"/>
        </w:rPr>
        <w:t>холестерина</w:t>
      </w:r>
      <w:r>
        <w:rPr>
          <w:rFonts w:ascii="Segoe UI Semibold" w:hAnsi="Segoe UI Semibold"/>
        </w:rPr>
      </w:r>
    </w:p>
    <w:p>
      <w:pPr>
        <w:spacing w:after="0" w:line="207" w:lineRule="exact"/>
        <w:jc w:val="left"/>
        <w:rPr>
          <w:rFonts w:ascii="Segoe UI Semibold" w:hAnsi="Segoe UI Semibold" w:cs="Segoe UI Semibold" w:eastAsia="Segoe UI Semibold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248"/>
        <w:jc w:val="left"/>
      </w:pPr>
      <w:r>
        <w:rPr>
          <w:color w:val="333333"/>
          <w:w w:val="105"/>
        </w:rPr>
        <w:t>Накопление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вторично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снижает/задерживает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ЛПНП-индуцированные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реакции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гомеостаза,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образование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холестериновых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ацил-КоА-холестерин-ацилтрансферазой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(АСАТ),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можно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определить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проведении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называемого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теста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этерификации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холестерина.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Тест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этерификации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основан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измерении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раннего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эфиров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холестерина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нагрузки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клеток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ЛПНП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предшествующим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истощением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холестерина,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определении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АСАТ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реэтерификации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холестерина,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образовавшегося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эндоцитоза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ЛПНП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выделения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ПЭ/Л.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важнейшая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реакция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гомеостаза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нарушена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клетках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тип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называемая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дизрегуляция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клеточного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холестерина.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сравнению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филипиновым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тестом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менее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чувствительна,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настоящее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основном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применяют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научных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исследованиях.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Преимущества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ограничения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клеточных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биологических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суммированы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табл.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10.2.</w:t>
      </w:r>
      <w:r>
        <w:rPr/>
      </w:r>
    </w:p>
    <w:p>
      <w:pPr>
        <w:pStyle w:val="BodyText"/>
        <w:spacing w:line="224" w:lineRule="exact"/>
        <w:ind w:right="0"/>
        <w:jc w:val="left"/>
      </w:pPr>
      <w:r>
        <w:rPr/>
        <w:pict>
          <v:shape style="position:absolute;margin-left:28.449999pt;margin-top:10.013638pt;width:538.8pt;height:415.2pt;mso-position-horizontal-relative:page;mso-position-vertical-relative:paragraph;z-index:325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924"/>
                    <w:gridCol w:w="2919"/>
                    <w:gridCol w:w="3920"/>
                  </w:tblGrid>
                  <w:tr>
                    <w:trPr>
                      <w:trHeight w:val="208" w:hRule="exact"/>
                    </w:trPr>
                    <w:tc>
                      <w:tcPr>
                        <w:tcW w:w="39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Тест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2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2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Преимущества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3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6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Ограничения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5114" w:hRule="exact"/>
                    </w:trPr>
                    <w:tc>
                      <w:tcPr>
                        <w:tcW w:w="39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Окрашивание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филипином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культуры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клеток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фибробластов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(цитохимия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после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истощения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холестерина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in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vivo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загрузкой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ЛНП;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оценка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помощи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1" w:right="107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флуоресцентной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микроскопии;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полуколичественный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анализ)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20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&gt;80%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случаев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БНП-С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регистрируется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как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типичный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(«классический»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или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2" w:right="76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«промежуточный»)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вид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окрашивания.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2" w:right="8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Одинаковые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результаты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при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мутациях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генах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NPC1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NPC2.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Результаты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легко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поддаются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интерпретации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комбинации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клиническими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данными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9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подтверждает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диагноз.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2" w:right="51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Наиболее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длительное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использование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широких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клинических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условиях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—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хорошо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определены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ограничения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</w:tc>
                    <w:tc>
                      <w:tcPr>
                        <w:tcW w:w="3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35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Инвазивная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биопсия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кожи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клеточная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культура.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6" w:right="35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Длительная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диагностика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(5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культуры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клеток,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проведения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теста),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стоимость.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6" w:right="37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Технические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требования: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специальные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реагенты;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клетки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позитивного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6" w:right="19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негативного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контроля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каждой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пробе;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соответствующие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условия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для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микроскопии.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6" w:right="246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Строгое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соблюдение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условий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экспертное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мнение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интерпретации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результатов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необходимо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следующим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причинам: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pos="146" w:val="left" w:leader="none"/>
                          </w:tabs>
                          <w:spacing w:line="186" w:lineRule="auto" w:before="0" w:after="0"/>
                          <w:ind w:left="-6" w:right="365" w:firstLine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«вариабельный»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2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окрашивания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(~15%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случаев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болезни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Ниманна–Пика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С);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pos="146" w:val="left" w:leader="none"/>
                          </w:tabs>
                          <w:spacing w:line="186" w:lineRule="auto" w:before="0" w:after="0"/>
                          <w:ind w:left="-6" w:right="612" w:firstLine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гетерозиготные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носители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болезни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Ниманна–Пика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3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других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заболеваний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(например,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болезни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Ниманна–Пика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А/В)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6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могут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иметь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умеренно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позитивные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1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результаты,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которые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трудно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отличить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7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от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6" w:right="559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«вариабельного»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окрашивания.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Окончательная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интерпретация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«вариабель-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97" w:hRule="exact"/>
                    </w:trPr>
                    <w:tc>
                      <w:tcPr>
                        <w:tcW w:w="39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5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ного»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или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«неубедительного»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типа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окрашивания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требует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дополнительного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тестирования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(генетическое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исследование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др.)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171" w:hRule="exact"/>
                    </w:trPr>
                    <w:tc>
                      <w:tcPr>
                        <w:tcW w:w="3924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24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Тест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этерификации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холестерина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(раннее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образование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ЛПН-индуцированного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эфира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холестерина,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измеряемого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после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истощения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холестерина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in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vivo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нагрузкой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ЛПНП;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сбор,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выделение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анализ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радиоактивного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продукта)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2919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2" w:right="65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Был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очень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полезным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качестве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второго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теста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перед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определением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мутаций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генах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NPC1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NPC2.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2" w:right="11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Четкие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результаты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в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типичных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случаях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3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болезни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Ниманна–Пика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20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С.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Дифференцирует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16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z w:val="19"/>
                            <w:szCs w:val="19"/>
                          </w:rPr>
                          <w:t>болезнь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Ниманна–Пика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4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С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5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от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3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болезни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Ниманна–Пика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9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тип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spacing w:val="-18"/>
                            <w:w w:val="105"/>
                            <w:sz w:val="19"/>
                            <w:szCs w:val="19"/>
                          </w:rPr>
                          <w:t> </w:t>
                        </w:r>
                        <w:r>
                          <w:rPr>
                            <w:rFonts w:ascii="Segoe UI" w:hAnsi="Segoe UI" w:cs="Segoe UI" w:eastAsia="Segoe UI"/>
                            <w:color w:val="333333"/>
                            <w:w w:val="105"/>
                            <w:sz w:val="19"/>
                            <w:szCs w:val="19"/>
                          </w:rPr>
                          <w:t>А/</w:t>
                        </w:r>
                        <w:r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2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некоторых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других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болезней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3920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6" w:right="43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Биопсия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кожи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клеточная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культура.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Время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проведения: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очень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трудоемкий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тест;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высокая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стоимость.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1" w:lineRule="auto"/>
                          <w:ind w:left="-6" w:right="30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Специальные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биологические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реагенты/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вещества;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использование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position w:val="8"/>
                            <w:sz w:val="16"/>
                          </w:rPr>
                          <w:t>3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радиоактивного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предшественника.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78" w:lineRule="exact"/>
                          <w:ind w:left="-6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Большая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вариабельность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пробы.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6" w:right="328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Менее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чувствителен,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чем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окрашивание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филипином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1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(«вариабельный»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тип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окрашивания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часто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отсутствует)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 w:cs="Segoe UI Semibold" w:eastAsia="Segoe UI Semibold"/>
          <w:b/>
          <w:bCs/>
          <w:color w:val="333333"/>
          <w:spacing w:val="-4"/>
          <w:w w:val="105"/>
        </w:rPr>
        <w:t>Таблица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6"/>
          <w:w w:val="105"/>
        </w:rPr>
        <w:t> </w:t>
      </w:r>
      <w:r>
        <w:rPr>
          <w:rFonts w:ascii="Segoe UI Semibold" w:hAnsi="Segoe UI Semibold" w:cs="Segoe UI Semibold" w:eastAsia="Segoe UI Semibold"/>
          <w:b/>
          <w:bCs/>
          <w:color w:val="333333"/>
          <w:w w:val="105"/>
        </w:rPr>
        <w:t>10.2.</w:t>
      </w:r>
      <w:r>
        <w:rPr>
          <w:rFonts w:ascii="Segoe UI Semibold" w:hAnsi="Segoe UI Semibold" w:cs="Segoe UI Semibold" w:eastAsia="Segoe UI Semibold"/>
          <w:b/>
          <w:bCs/>
          <w:color w:val="333333"/>
          <w:spacing w:val="-16"/>
          <w:w w:val="105"/>
        </w:rPr>
        <w:t> </w:t>
      </w:r>
      <w:r>
        <w:rPr>
          <w:color w:val="333333"/>
          <w:w w:val="105"/>
        </w:rPr>
        <w:t>Клеточные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биологические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Ниманна–Пика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типа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1"/>
        <w:rPr>
          <w:rFonts w:ascii="Segoe UI" w:hAnsi="Segoe UI" w:cs="Segoe UI" w:eastAsia="Segoe UI"/>
          <w:sz w:val="15"/>
          <w:szCs w:val="15"/>
        </w:rPr>
      </w:pPr>
    </w:p>
    <w:p>
      <w:pPr>
        <w:pStyle w:val="BodyText"/>
        <w:spacing w:line="186" w:lineRule="auto" w:before="100"/>
        <w:ind w:right="248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Исследование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ключевых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метаболитов</w:t>
      </w:r>
      <w:r>
        <w:rPr>
          <w:color w:val="333333"/>
          <w:spacing w:val="-28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заболеваниях</w:t>
      </w:r>
      <w:r>
        <w:rPr/>
      </w:r>
    </w:p>
    <w:p>
      <w:pPr>
        <w:pStyle w:val="BodyText"/>
        <w:spacing w:line="179" w:lineRule="exact"/>
        <w:ind w:right="0"/>
        <w:jc w:val="left"/>
      </w:pPr>
      <w:r>
        <w:rPr>
          <w:color w:val="333333"/>
          <w:w w:val="105"/>
        </w:rPr>
        <w:t>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первом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этапе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веществ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важным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определение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особых,</w:t>
      </w:r>
      <w:r>
        <w:rPr/>
      </w:r>
    </w:p>
    <w:p>
      <w:pPr>
        <w:pStyle w:val="BodyText"/>
        <w:spacing w:line="186" w:lineRule="auto" w:before="17"/>
        <w:ind w:right="524"/>
        <w:jc w:val="left"/>
        <w:rPr>
          <w:rFonts w:ascii="Segoe UI Semibold" w:hAnsi="Segoe UI Semibold" w:cs="Segoe UI Semibold" w:eastAsia="Segoe UI Semibold"/>
        </w:rPr>
      </w:pPr>
      <w:r>
        <w:rPr>
          <w:color w:val="333333"/>
          <w:w w:val="105"/>
        </w:rPr>
        <w:t>«ключевых»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метаболитов,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считаются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общими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ряда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путей.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метаболитам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относятся: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глюкоза,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лактат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(молочная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кислота),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пируват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(пировиноградная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кислота),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кетоновые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тела,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аммоний.</w:t>
      </w:r>
      <w:r>
        <w:rPr>
          <w:color w:val="333333"/>
          <w:w w:val="103"/>
        </w:rPr>
        <w:t> </w:t>
      </w:r>
      <w:r>
        <w:rPr>
          <w:rFonts w:ascii="Segoe UI Semibold" w:hAnsi="Segoe UI Semibold"/>
          <w:b/>
          <w:color w:val="333333"/>
          <w:w w:val="105"/>
        </w:rPr>
        <w:t>Лактат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и</w:t>
      </w:r>
      <w:r>
        <w:rPr>
          <w:rFonts w:ascii="Segoe UI Semibold" w:hAnsi="Segoe UI Semibold"/>
          <w:b/>
          <w:color w:val="333333"/>
          <w:spacing w:val="-16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пируват</w:t>
      </w:r>
      <w:r>
        <w:rPr>
          <w:rFonts w:ascii="Segoe UI Semibold" w:hAnsi="Segoe UI Semibold"/>
        </w:rPr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Одним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важных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маркеров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нарушений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энергетического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признано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(выше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2,1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ммоль/л)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ликворе.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повышаться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нарушениях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обмена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гликогена,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глюконеогенеза,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болезнях,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«вторично»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ацидуриях.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того,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известно,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цереброспинальной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нейроинфекциях,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инсультах,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новообразованиях,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инфекционных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частых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эпилептических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приступах,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снижает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диагностическую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значимость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отсутствии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других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объективных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данных.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Пациенты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митохондриальными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могут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иметь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нормальный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вне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метаболического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криза.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Транзиторное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следствием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двигательного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беспокойства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время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взятия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длительного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наложения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жгута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заборе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того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чтобы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исключить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данную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причину,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рекомендуют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проводить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забор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через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30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минут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установки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периферического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катетера.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Измерение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сложным,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необходимым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критерием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определения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соотношения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лактат/пируват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крови,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косвенно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отражает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NADH/NAD</w:t>
      </w:r>
      <w:r>
        <w:rPr>
          <w:color w:val="333333"/>
          <w:w w:val="105"/>
          <w:position w:val="8"/>
          <w:sz w:val="16"/>
          <w:szCs w:val="16"/>
        </w:rPr>
        <w:t>+</w:t>
      </w:r>
      <w:r>
        <w:rPr>
          <w:color w:val="333333"/>
          <w:w w:val="105"/>
        </w:rPr>
        <w:t>-состояние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окислительного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фосфорилирования.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Пируват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достаточно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нестабильный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метаболит.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корректного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измерения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необходимы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специальные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условия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забора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доставки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лабораторию,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нарушении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которых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уровень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снижаться.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пируват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повышаться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сразу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еды.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цереброспинальной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жидкости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наблюдаться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дефектах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метаболизма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пирувата,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пируватдегидрогеназы,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дефицит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пируваткарбоксилазы,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недостаточности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биотинидазы.</w:t>
      </w:r>
      <w:r>
        <w:rPr>
          <w:color w:val="333333"/>
          <w:spacing w:val="-29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аланина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дополнительным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маркером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длительного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накопления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пирувата.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ликворе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концентрация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лактата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пирувата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концентраций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крови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пациентов</w:t>
      </w:r>
      <w:r>
        <w:rPr/>
      </w:r>
    </w:p>
    <w:p>
      <w:pPr>
        <w:pStyle w:val="BodyText"/>
        <w:spacing w:line="207" w:lineRule="exact"/>
        <w:ind w:right="0"/>
        <w:jc w:val="left"/>
      </w:pP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митохондриальными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заболеваниями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преимущественным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поражением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мозга.</w:t>
      </w:r>
      <w:r>
        <w:rPr/>
      </w:r>
    </w:p>
    <w:p>
      <w:pPr>
        <w:spacing w:after="0" w:line="207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186" w:lineRule="auto" w:before="102"/>
        <w:ind w:right="309"/>
        <w:jc w:val="left"/>
      </w:pPr>
      <w:r>
        <w:rPr>
          <w:color w:val="333333"/>
          <w:w w:val="105"/>
        </w:rPr>
        <w:t>Несмотря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широкое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вышеописанных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маркеров,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данной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болезни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они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имеют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малую</w:t>
      </w:r>
      <w:r>
        <w:rPr>
          <w:color w:val="333333"/>
          <w:w w:val="103"/>
        </w:rPr>
        <w:t> </w:t>
      </w:r>
      <w:r>
        <w:rPr>
          <w:color w:val="333333"/>
        </w:rPr>
        <w:t>диагностическую </w:t>
      </w:r>
      <w:r>
        <w:rPr>
          <w:color w:val="333333"/>
          <w:spacing w:val="19"/>
        </w:rPr>
        <w:t> </w:t>
      </w:r>
      <w:r>
        <w:rPr>
          <w:color w:val="333333"/>
        </w:rPr>
        <w:t>ценность.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w w:val="105"/>
        </w:rPr>
        <w:t>Аммоний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361"/>
        <w:jc w:val="left"/>
      </w:pPr>
      <w:r>
        <w:rPr>
          <w:color w:val="333333"/>
          <w:w w:val="105"/>
        </w:rPr>
        <w:t>Гипераммониемия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наиболее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частым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признаком</w:t>
      </w:r>
      <w:r>
        <w:rPr>
          <w:color w:val="333333"/>
          <w:spacing w:val="-27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таких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нарушения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цикла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мочевины,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органические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ацидурии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(метилмалоновая,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пропионовая,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изовалериановая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ацидурии),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митохондриальные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заболевания,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лизинурическая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непереносимость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белка,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гипераммониемия-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гиперорнитинемия-гомоцитруллинемия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4"/>
          <w:w w:val="105"/>
        </w:rPr>
        <w:t> </w:t>
      </w:r>
      <w:r>
        <w:rPr>
          <w:color w:val="333333"/>
          <w:w w:val="105"/>
        </w:rPr>
        <w:t>гиперинсулинизм.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Другими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причинами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>
          <w:color w:val="333333"/>
          <w:spacing w:val="-33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токсическое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поражение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печени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приема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антиконвульсантов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(вальпроевой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кислоты,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редко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карбамазепина),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галоперидола,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L-аспарагиназы,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синдроме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Рейе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(табл.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10.3).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Важно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помнить,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наблюдается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преходящая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физиологическая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гипераммониемия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новорожденных.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Помочь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дифференциальной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диагностике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наличие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тяжелого,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поддающегося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коррекции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ацидоза,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иногда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свидетельствует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об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органических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ацидуриях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митохондриальных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заболеваниях.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серьезном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поражении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печени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отмечается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аминокислот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плазме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данного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требуется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также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тщательное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соблюдение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инструкции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забору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биологического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материала,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транспортировке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хранению,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нарушение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правил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привести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гемолизу,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повышению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сыворотке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крови.</w:t>
      </w:r>
      <w:r>
        <w:rPr/>
      </w:r>
    </w:p>
    <w:p>
      <w:pPr>
        <w:pStyle w:val="BodyText"/>
        <w:spacing w:line="192" w:lineRule="auto"/>
        <w:ind w:right="248"/>
        <w:jc w:val="left"/>
      </w:pPr>
      <w:r>
        <w:rPr>
          <w:color w:val="333333"/>
          <w:w w:val="105"/>
        </w:rPr>
        <w:t>Гипераммониемия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повышению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глутамина,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активации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глутаминсинтетазы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астроцитах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следствие,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отеку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мозга.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Аммоний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после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прохождения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гематоэнцефалического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барьера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встраивается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глутамин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помощи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глутаминсинтетазы,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находящейся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астроцитах.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нормальном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рН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98%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аммиака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находится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NH</w:t>
      </w:r>
      <w:r>
        <w:rPr>
          <w:color w:val="333333"/>
          <w:w w:val="105"/>
          <w:position w:val="-4"/>
          <w:sz w:val="16"/>
        </w:rPr>
        <w:t>4</w:t>
      </w:r>
      <w:r>
        <w:rPr>
          <w:color w:val="333333"/>
          <w:w w:val="105"/>
          <w:position w:val="8"/>
          <w:sz w:val="16"/>
        </w:rPr>
        <w:t>+</w:t>
      </w:r>
      <w:r>
        <w:rPr>
          <w:color w:val="333333"/>
          <w:spacing w:val="-5"/>
          <w:w w:val="105"/>
          <w:position w:val="8"/>
          <w:sz w:val="16"/>
        </w:rPr>
        <w:t> </w:t>
      </w:r>
      <w:r>
        <w:rPr>
          <w:color w:val="333333"/>
          <w:w w:val="105"/>
        </w:rPr>
        <w:t>(клеточная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мембрана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5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раз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проницаема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формы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NH</w:t>
      </w:r>
      <w:r>
        <w:rPr>
          <w:color w:val="333333"/>
          <w:w w:val="105"/>
          <w:position w:val="-4"/>
          <w:sz w:val="16"/>
        </w:rPr>
        <w:t>3</w:t>
      </w:r>
      <w:r>
        <w:rPr>
          <w:color w:val="333333"/>
          <w:w w:val="105"/>
        </w:rPr>
        <w:t>).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Аммоний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форме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NH</w:t>
      </w:r>
      <w:r>
        <w:rPr>
          <w:color w:val="333333"/>
          <w:w w:val="105"/>
          <w:position w:val="-4"/>
          <w:sz w:val="16"/>
        </w:rPr>
        <w:t>4</w:t>
      </w:r>
      <w:r>
        <w:rPr>
          <w:color w:val="333333"/>
          <w:w w:val="105"/>
          <w:position w:val="8"/>
          <w:sz w:val="16"/>
        </w:rPr>
        <w:t>+</w:t>
      </w:r>
      <w:r>
        <w:rPr>
          <w:color w:val="333333"/>
          <w:spacing w:val="-11"/>
          <w:w w:val="105"/>
          <w:position w:val="8"/>
          <w:sz w:val="16"/>
        </w:rPr>
        <w:t> </w:t>
      </w:r>
      <w:r>
        <w:rPr>
          <w:color w:val="333333"/>
          <w:w w:val="105"/>
        </w:rPr>
        <w:t>имеет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свойства,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сходные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с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w w:val="105"/>
          <w:position w:val="8"/>
          <w:sz w:val="16"/>
        </w:rPr>
        <w:t>+</w:t>
      </w:r>
      <w:r>
        <w:rPr>
          <w:color w:val="333333"/>
          <w:w w:val="105"/>
        </w:rPr>
        <w:t>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чрезмерному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проникновению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клетку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через</w:t>
      </w:r>
      <w:r>
        <w:rPr/>
      </w:r>
    </w:p>
    <w:p>
      <w:pPr>
        <w:pStyle w:val="BodyText"/>
        <w:spacing w:line="190" w:lineRule="auto" w:before="7"/>
        <w:ind w:right="248"/>
        <w:jc w:val="left"/>
      </w:pPr>
      <w:r>
        <w:rPr>
          <w:color w:val="333333"/>
          <w:w w:val="105"/>
        </w:rPr>
        <w:t>К</w:t>
      </w:r>
      <w:r>
        <w:rPr>
          <w:color w:val="333333"/>
          <w:w w:val="105"/>
          <w:position w:val="8"/>
          <w:sz w:val="16"/>
          <w:szCs w:val="16"/>
        </w:rPr>
        <w:t>+</w:t>
      </w:r>
      <w:r>
        <w:rPr>
          <w:color w:val="333333"/>
          <w:w w:val="105"/>
        </w:rPr>
        <w:t>-ионные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каналы.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Чрезмерная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активация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spacing w:val="-1"/>
          <w:w w:val="105"/>
        </w:rPr>
        <w:t>NMDA-рецепторов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приводит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высокой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концентрации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оксида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азота.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Одна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из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функций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оксида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азота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ингибирование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глутамилсинтетазы,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что,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свою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очередь,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снижает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выведение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аммония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увеличивает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его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токсичность.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Чрезмерная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spacing w:val="-1"/>
          <w:w w:val="105"/>
        </w:rPr>
        <w:t>NMDA-рецепторов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напрямую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активирует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нейротоксические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пути,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приводя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нейрональной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дегенерации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клеточной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гибели.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Высвобождение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Mg</w:t>
      </w:r>
      <w:r>
        <w:rPr>
          <w:color w:val="333333"/>
          <w:w w:val="105"/>
          <w:position w:val="8"/>
          <w:sz w:val="16"/>
          <w:szCs w:val="16"/>
        </w:rPr>
        <w:t>2+</w:t>
      </w:r>
      <w:r>
        <w:rPr>
          <w:color w:val="333333"/>
          <w:spacing w:val="-15"/>
          <w:w w:val="105"/>
          <w:position w:val="8"/>
          <w:sz w:val="16"/>
          <w:szCs w:val="16"/>
        </w:rPr>
        <w:t> </w:t>
      </w:r>
      <w:r>
        <w:rPr>
          <w:color w:val="333333"/>
          <w:w w:val="105"/>
        </w:rPr>
        <w:t>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результате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аммоний-индуцированной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деполяризации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мембраны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ведет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блокировке</w:t>
      </w:r>
      <w:r>
        <w:rPr>
          <w:color w:val="333333"/>
          <w:spacing w:val="-25"/>
          <w:w w:val="105"/>
        </w:rPr>
        <w:t> </w:t>
      </w:r>
      <w:r>
        <w:rPr>
          <w:color w:val="333333"/>
          <w:spacing w:val="-1"/>
          <w:w w:val="105"/>
        </w:rPr>
        <w:t>NMDA-рецепторов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20"/>
          <w:w w:val="103"/>
        </w:rPr>
        <w:t> </w:t>
      </w:r>
      <w:r>
        <w:rPr>
          <w:color w:val="333333"/>
          <w:w w:val="105"/>
        </w:rPr>
        <w:t>повышения</w:t>
      </w:r>
      <w:r>
        <w:rPr>
          <w:color w:val="333333"/>
          <w:spacing w:val="-22"/>
          <w:w w:val="105"/>
        </w:rPr>
        <w:t> </w:t>
      </w:r>
      <w:r>
        <w:rPr>
          <w:color w:val="333333"/>
          <w:w w:val="105"/>
        </w:rPr>
        <w:t>уровня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глутамата.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Острая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аммониевая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интоксикация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запускает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окислительный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стресс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путем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увеличения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образования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свободных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радикалов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митохондриях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головного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мозга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за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счет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уменьшения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активности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антиоксидантных</w:t>
      </w:r>
      <w:r>
        <w:rPr>
          <w:color w:val="333333"/>
          <w:spacing w:val="-32"/>
          <w:w w:val="105"/>
        </w:rPr>
        <w:t> </w:t>
      </w:r>
      <w:r>
        <w:rPr>
          <w:color w:val="333333"/>
          <w:w w:val="105"/>
        </w:rPr>
        <w:t>ферментов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(глутатионпероксидаза,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супероксиддисмутаза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31"/>
          <w:w w:val="105"/>
        </w:rPr>
        <w:t> </w:t>
      </w:r>
      <w:r>
        <w:rPr>
          <w:color w:val="333333"/>
          <w:w w:val="105"/>
        </w:rPr>
        <w:t>каталаза).</w:t>
      </w:r>
      <w:r>
        <w:rPr/>
      </w:r>
    </w:p>
    <w:p>
      <w:pPr>
        <w:pStyle w:val="BodyText"/>
        <w:spacing w:line="206" w:lineRule="exact"/>
        <w:ind w:right="0"/>
        <w:jc w:val="left"/>
      </w:pPr>
      <w:r>
        <w:rPr/>
        <w:pict>
          <v:shape style="position:absolute;margin-left:28.449999pt;margin-top:9.096826pt;width:538.8pt;height:169.95pt;mso-position-horizontal-relative:page;mso-position-vertical-relative:paragraph;z-index:328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5751"/>
                    <w:gridCol w:w="5011"/>
                  </w:tblGrid>
                  <w:tr>
                    <w:trPr>
                      <w:trHeight w:val="208" w:hRule="exact"/>
                    </w:trPr>
                    <w:tc>
                      <w:tcPr>
                        <w:tcW w:w="575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1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Гиперпродукция 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sz w:val="19"/>
                          </w:rPr>
                          <w:t>аммония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  <w:tc>
                      <w:tcPr>
                        <w:tcW w:w="50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-7" w:right="0"/>
                          <w:jc w:val="left"/>
                          <w:rPr>
                            <w:rFonts w:ascii="Segoe UI Black" w:hAnsi="Segoe UI Black" w:cs="Segoe UI Black" w:eastAsia="Segoe UI Black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выведения</w:t>
                        </w:r>
                        <w:r>
                          <w:rPr>
                            <w:rFonts w:ascii="Segoe UI Black" w:hAnsi="Segoe UI Black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 Black" w:hAnsi="Segoe UI Black"/>
                            <w:color w:val="333333"/>
                            <w:w w:val="105"/>
                            <w:sz w:val="19"/>
                          </w:rPr>
                          <w:t>аммония</w:t>
                        </w:r>
                        <w:r>
                          <w:rPr>
                            <w:rFonts w:ascii="Segoe UI Black" w:hAnsi="Segoe UI Black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93" w:hRule="exact"/>
                    </w:trPr>
                    <w:tc>
                      <w:tcPr>
                        <w:tcW w:w="575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Белковая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нагрузка.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1" w:right="232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Желудочно-кишечные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кровотечения.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Множественная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миелома.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1" w:right="123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Состояние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после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трансплантации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костного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мозга.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Парентеральное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питание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0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123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Печеночная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недостаточность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(острая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или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хроническая)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89" w:hRule="exact"/>
                    </w:trPr>
                    <w:tc>
                      <w:tcPr>
                        <w:tcW w:w="575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1" w:right="3353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Повышенный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катаболизм.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Голод.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1" w:right="250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Эпилептические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приступы.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Интенсивные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физические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нагрузки.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Прием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кортикостероидов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0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253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Лекарственные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препараты.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Вальпроевая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кислота.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/>
                          <w:ind w:left="-7" w:right="3652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Карбамазепин.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Парацетамол.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Аспирин.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3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Рифампицин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93" w:hRule="exact"/>
                    </w:trPr>
                    <w:tc>
                      <w:tcPr>
                        <w:tcW w:w="575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6" w:space="0" w:color="000000"/>
                        </w:tcBorders>
                      </w:tcPr>
                      <w:p>
                        <w:pPr>
                          <w:pStyle w:val="TableParagraph"/>
                          <w:spacing w:line="190" w:lineRule="exact"/>
                          <w:ind w:left="-1" w:right="0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Мочевыделительная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система.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1" w:right="436"/>
                          <w:jc w:val="both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Инфекция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мочевыводящих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путей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(Proteus,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Klebsiella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1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др.).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Врожденная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атрезия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мочевыводящих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путей,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осложненная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инфекцией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  <w:tc>
                      <w:tcPr>
                        <w:tcW w:w="5011" w:type="dxa"/>
                        <w:tcBorders>
                          <w:top w:val="single" w:sz="6" w:space="0" w:color="000000"/>
                          <w:left w:val="single" w:sz="6" w:space="0" w:color="000000"/>
                          <w:bottom w:val="single" w:sz="6" w:space="0" w:color="000000"/>
                          <w:right w:val="single" w:sz="2" w:space="0" w:color="000000"/>
                        </w:tcBorders>
                      </w:tcPr>
                      <w:p>
                        <w:pPr>
                          <w:pStyle w:val="TableParagraph"/>
                          <w:spacing w:line="186" w:lineRule="auto" w:before="11"/>
                          <w:ind w:left="-7" w:right="1457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Врожденные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болезни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обмена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веществ.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цикла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мочевины.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79" w:lineRule="exact"/>
                          <w:ind w:left="-7" w:right="0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Органические 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sz w:val="19"/>
                          </w:rPr>
                          <w:t>ацидурии.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6" w:lineRule="auto" w:before="17"/>
                          <w:ind w:left="-7" w:right="134"/>
                          <w:jc w:val="left"/>
                          <w:rPr>
                            <w:rFonts w:ascii="Segoe UI" w:hAnsi="Segoe UI" w:cs="Segoe UI" w:eastAsia="Segoe UI"/>
                            <w:sz w:val="19"/>
                            <w:szCs w:val="19"/>
                          </w:rPr>
                        </w:pP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Нарушения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митохондриального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β-окисления</w:t>
                        </w:r>
                        <w:r>
                          <w:rPr>
                            <w:rFonts w:ascii="Segoe UI" w:hAnsi="Segoe UI"/>
                            <w:color w:val="333333"/>
                            <w:spacing w:val="-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жирных</w:t>
                        </w:r>
                        <w:r>
                          <w:rPr>
                            <w:rFonts w:ascii="Segoe UI" w:hAnsi="Segoe UI"/>
                            <w:color w:val="333333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Segoe UI" w:hAnsi="Segoe UI"/>
                            <w:color w:val="333333"/>
                            <w:w w:val="105"/>
                            <w:sz w:val="19"/>
                          </w:rPr>
                          <w:t>кислот</w:t>
                        </w:r>
                        <w:r>
                          <w:rPr>
                            <w:rFonts w:ascii="Segoe UI" w:hAnsi="Segoe UI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Segoe UI Semibold" w:hAnsi="Segoe UI Semibold"/>
          <w:b/>
          <w:color w:val="333333"/>
          <w:spacing w:val="-4"/>
          <w:w w:val="105"/>
        </w:rPr>
        <w:t>Таблица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rFonts w:ascii="Segoe UI Semibold" w:hAnsi="Segoe UI Semibold"/>
          <w:b/>
          <w:color w:val="333333"/>
          <w:w w:val="105"/>
        </w:rPr>
        <w:t>10.3.</w:t>
      </w:r>
      <w:r>
        <w:rPr>
          <w:rFonts w:ascii="Segoe UI Semibold" w:hAnsi="Segoe UI Semibold"/>
          <w:b/>
          <w:color w:val="333333"/>
          <w:spacing w:val="-24"/>
          <w:w w:val="105"/>
        </w:rPr>
        <w:t> </w:t>
      </w:r>
      <w:r>
        <w:rPr>
          <w:color w:val="333333"/>
          <w:w w:val="105"/>
        </w:rPr>
        <w:t>Этиология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гипераммониемии</w:t>
      </w:r>
      <w:r>
        <w:rPr/>
      </w: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0"/>
        <w:rPr>
          <w:rFonts w:ascii="Segoe UI" w:hAnsi="Segoe UI" w:cs="Segoe UI" w:eastAsia="Segoe UI"/>
          <w:sz w:val="20"/>
          <w:szCs w:val="20"/>
        </w:rPr>
      </w:pPr>
    </w:p>
    <w:p>
      <w:pPr>
        <w:spacing w:line="240" w:lineRule="auto" w:before="1"/>
        <w:rPr>
          <w:rFonts w:ascii="Segoe UI" w:hAnsi="Segoe UI" w:cs="Segoe UI" w:eastAsia="Segoe UI"/>
          <w:sz w:val="27"/>
          <w:szCs w:val="27"/>
        </w:rPr>
      </w:pPr>
    </w:p>
    <w:p>
      <w:pPr>
        <w:pStyle w:val="BodyText"/>
        <w:spacing w:line="186" w:lineRule="auto" w:before="100"/>
        <w:ind w:right="241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Универсального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алгоритма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лабораторной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диагностики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не</w:t>
      </w:r>
      <w:r>
        <w:rPr>
          <w:color w:val="333333"/>
          <w:spacing w:val="-26"/>
          <w:w w:val="105"/>
        </w:rPr>
        <w:t> </w:t>
      </w:r>
      <w:r>
        <w:rPr>
          <w:color w:val="333333"/>
          <w:w w:val="105"/>
        </w:rPr>
        <w:t>существует.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Может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быть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предложена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оптимальная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тактика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биохимических,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а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затем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маркеров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установления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диагноза,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простых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тестов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более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сложным,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от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группы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заболеваний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специфическим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тестам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для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отдельной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болезни.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Но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большинстве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случаев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диагностика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это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длительный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кропотливый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труд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как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сотрудников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лаборатории,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врачей.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Без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их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взаимодействия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взаимопонимания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многие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случаи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остались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неразгаданными.</w:t>
      </w:r>
      <w:r>
        <w:rPr/>
      </w:r>
    </w:p>
    <w:p>
      <w:pPr>
        <w:pStyle w:val="BodyText"/>
        <w:spacing w:line="179" w:lineRule="exact"/>
        <w:ind w:right="0"/>
        <w:jc w:val="left"/>
        <w:rPr>
          <w:rFonts w:ascii="Segoe UI Semibold" w:hAnsi="Segoe UI Semibold" w:cs="Segoe UI Semibold" w:eastAsia="Segoe UI Semibold"/>
        </w:rPr>
      </w:pPr>
      <w:r>
        <w:rPr>
          <w:rFonts w:ascii="Segoe UI Semibold" w:hAnsi="Segoe UI Semibold"/>
          <w:b/>
          <w:color w:val="333333"/>
          <w:spacing w:val="-1"/>
        </w:rPr>
        <w:t>Молекулярно-генетическая</w:t>
      </w:r>
      <w:r>
        <w:rPr>
          <w:rFonts w:ascii="Segoe UI Semibold" w:hAnsi="Segoe UI Semibold"/>
          <w:b/>
          <w:color w:val="333333"/>
        </w:rPr>
        <w:t>  </w:t>
      </w:r>
      <w:r>
        <w:rPr>
          <w:rFonts w:ascii="Segoe UI Semibold" w:hAnsi="Segoe UI Semibold"/>
          <w:b/>
          <w:color w:val="333333"/>
          <w:spacing w:val="4"/>
        </w:rPr>
        <w:t> </w:t>
      </w:r>
      <w:r>
        <w:rPr>
          <w:rFonts w:ascii="Segoe UI Semibold" w:hAnsi="Segoe UI Semibold"/>
          <w:b/>
          <w:color w:val="333333"/>
        </w:rPr>
        <w:t>диагностика</w:t>
      </w:r>
      <w:r>
        <w:rPr>
          <w:rFonts w:ascii="Segoe UI Semibold" w:hAnsi="Segoe UI Semibold"/>
        </w:rPr>
      </w:r>
    </w:p>
    <w:p>
      <w:pPr>
        <w:pStyle w:val="BodyText"/>
        <w:spacing w:line="186" w:lineRule="auto" w:before="17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последние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годы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появились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совершенно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новые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анализа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ДНК: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называемые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технологии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массового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параллельного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секвенирования,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секвенирования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нового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поколения</w:t>
      </w:r>
      <w:r>
        <w:rPr>
          <w:color w:val="333333"/>
          <w:spacing w:val="-20"/>
          <w:w w:val="105"/>
        </w:rPr>
        <w:t> </w:t>
      </w:r>
      <w:r>
        <w:rPr>
          <w:color w:val="333333"/>
          <w:w w:val="105"/>
        </w:rPr>
        <w:t>NGS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(next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generation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sequencing),</w:t>
      </w:r>
      <w:r>
        <w:rPr>
          <w:color w:val="333333"/>
          <w:spacing w:val="-21"/>
          <w:w w:val="105"/>
        </w:rPr>
        <w:t> </w:t>
      </w:r>
      <w:r>
        <w:rPr>
          <w:color w:val="333333"/>
          <w:w w:val="105"/>
        </w:rPr>
        <w:t>которые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позволяют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проанализировать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весь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человека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большое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количество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генов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(сотни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тысячи)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одном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тесте.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Технологии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NGS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уже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нашли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применение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медицине.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ДНК-диагностика,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кроме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стандартного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секвенирования</w:t>
      </w:r>
      <w:r>
        <w:rPr>
          <w:color w:val="333333"/>
          <w:spacing w:val="-19"/>
          <w:w w:val="105"/>
        </w:rPr>
        <w:t> </w:t>
      </w:r>
      <w:r>
        <w:rPr>
          <w:color w:val="333333"/>
          <w:w w:val="105"/>
        </w:rPr>
        <w:t>по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Сенгеру,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все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чаще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включает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анализ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генетических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панелей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или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секвенирования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клинического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экзома.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Технологии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NGS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значительно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упростили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генетическую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диагностику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многих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генетически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гетерогенных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заболеваний,</w:t>
      </w:r>
      <w:r>
        <w:rPr>
          <w:color w:val="333333"/>
          <w:spacing w:val="-25"/>
          <w:w w:val="105"/>
        </w:rPr>
        <w:t> </w:t>
      </w:r>
      <w:r>
        <w:rPr>
          <w:color w:val="333333"/>
          <w:w w:val="105"/>
        </w:rPr>
        <w:t>позволяют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выявлять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крайне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редкие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варианты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генах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привели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к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открытию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генов,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новых</w:t>
      </w:r>
      <w:r>
        <w:rPr>
          <w:color w:val="333333"/>
          <w:spacing w:val="-13"/>
          <w:w w:val="105"/>
        </w:rPr>
        <w:t> </w:t>
      </w:r>
      <w:r>
        <w:rPr>
          <w:color w:val="333333"/>
          <w:w w:val="105"/>
        </w:rPr>
        <w:t>механизмов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развития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болезней.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Предполагается,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именно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эта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технология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перспективе,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будет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применяться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массовом</w:t>
      </w:r>
      <w:r>
        <w:rPr>
          <w:color w:val="333333"/>
          <w:spacing w:val="-16"/>
          <w:w w:val="105"/>
        </w:rPr>
        <w:t> </w:t>
      </w:r>
      <w:r>
        <w:rPr>
          <w:color w:val="333333"/>
          <w:w w:val="105"/>
        </w:rPr>
        <w:t>скрининге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новорожденных.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заключение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хотелось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отметить,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что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какие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бы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лабораторные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методы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ни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применялись</w:t>
      </w:r>
      <w:r>
        <w:rPr>
          <w:color w:val="333333"/>
          <w:spacing w:val="-14"/>
          <w:w w:val="105"/>
        </w:rPr>
        <w:t> </w:t>
      </w:r>
      <w:r>
        <w:rPr>
          <w:color w:val="333333"/>
          <w:w w:val="105"/>
        </w:rPr>
        <w:t>в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каждом</w:t>
      </w:r>
      <w:r>
        <w:rPr>
          <w:color w:val="333333"/>
          <w:spacing w:val="-15"/>
          <w:w w:val="105"/>
        </w:rPr>
        <w:t> </w:t>
      </w:r>
      <w:r>
        <w:rPr>
          <w:color w:val="333333"/>
          <w:w w:val="105"/>
        </w:rPr>
        <w:t>конкретном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случае,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основным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является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опыт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клиническое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мышление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врача.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Только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сопоставление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всех</w:t>
      </w:r>
      <w:r>
        <w:rPr>
          <w:color w:val="333333"/>
          <w:spacing w:val="-18"/>
          <w:w w:val="105"/>
        </w:rPr>
        <w:t> </w:t>
      </w:r>
      <w:r>
        <w:rPr>
          <w:color w:val="333333"/>
          <w:w w:val="105"/>
        </w:rPr>
        <w:t>результатов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обследования,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биохимических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молекулярно-генетических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данных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позволят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установить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точный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диагноз,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определить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прогноз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и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тактику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лечения</w:t>
      </w:r>
      <w:r>
        <w:rPr>
          <w:color w:val="333333"/>
          <w:spacing w:val="-17"/>
          <w:w w:val="105"/>
        </w:rPr>
        <w:t> </w:t>
      </w:r>
      <w:r>
        <w:rPr>
          <w:color w:val="333333"/>
          <w:w w:val="105"/>
        </w:rPr>
        <w:t>пациента.</w:t>
      </w:r>
      <w:r>
        <w:rPr/>
      </w:r>
    </w:p>
    <w:p>
      <w:pPr>
        <w:pStyle w:val="BodyText"/>
        <w:spacing w:line="186" w:lineRule="auto"/>
        <w:ind w:right="946"/>
        <w:jc w:val="left"/>
      </w:pPr>
      <w:r>
        <w:rPr>
          <w:color w:val="333333"/>
          <w:w w:val="105"/>
        </w:rPr>
        <w:t>Глава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10.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Скрининговые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диагностические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тесты</w:t>
      </w:r>
      <w:r>
        <w:rPr>
          <w:color w:val="333333"/>
          <w:spacing w:val="-23"/>
          <w:w w:val="105"/>
        </w:rPr>
        <w:t> </w:t>
      </w:r>
      <w:r>
        <w:rPr>
          <w:color w:val="333333"/>
          <w:w w:val="105"/>
        </w:rPr>
        <w:t>при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наследственных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нейрометаболических</w:t>
      </w:r>
      <w:r>
        <w:rPr>
          <w:color w:val="333333"/>
          <w:spacing w:val="-24"/>
          <w:w w:val="105"/>
        </w:rPr>
        <w:t> </w:t>
      </w:r>
      <w:r>
        <w:rPr>
          <w:color w:val="333333"/>
          <w:w w:val="105"/>
        </w:rPr>
        <w:t>заболеваниях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Список</w:t>
      </w:r>
      <w:r>
        <w:rPr>
          <w:color w:val="333333"/>
          <w:spacing w:val="-35"/>
          <w:w w:val="105"/>
        </w:rPr>
        <w:t> </w:t>
      </w:r>
      <w:r>
        <w:rPr>
          <w:color w:val="333333"/>
          <w:w w:val="105"/>
        </w:rPr>
        <w:t>литературы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spacing w:val="-4"/>
          <w:w w:val="105"/>
        </w:rPr>
        <w:t>Vanier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T.,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Gissen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Bauer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P.,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Coll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J.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Diagnostic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tests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Niemann-Pick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type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(NP-C):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critical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review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23"/>
          <w:w w:val="103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Genetics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Metabolism.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2016.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№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118(4).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2"/>
          <w:w w:val="105"/>
        </w:rPr>
        <w:t> </w:t>
      </w:r>
      <w:r>
        <w:rPr>
          <w:color w:val="333333"/>
          <w:w w:val="105"/>
        </w:rPr>
        <w:t>244–254.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Davis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Liang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C.,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&amp;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Sue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C.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comparison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current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serum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biomarkers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as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diagnostic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indicators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diseases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Neurology.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2016.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№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86(21).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P.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2010–2015.</w:t>
      </w:r>
      <w:r>
        <w:rPr/>
      </w:r>
    </w:p>
    <w:p>
      <w:pPr>
        <w:pStyle w:val="BodyText"/>
        <w:spacing w:line="186" w:lineRule="auto"/>
        <w:ind w:right="202"/>
        <w:jc w:val="left"/>
      </w:pPr>
      <w:r>
        <w:rPr>
          <w:color w:val="333333"/>
          <w:w w:val="105"/>
        </w:rPr>
        <w:t>Haas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R.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H.,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Parikh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1"/>
          <w:w w:val="105"/>
        </w:rPr>
        <w:t> </w:t>
      </w:r>
      <w:r>
        <w:rPr>
          <w:color w:val="333333"/>
          <w:spacing w:val="-3"/>
          <w:w w:val="105"/>
        </w:rPr>
        <w:t>Falk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J.,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Sanet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et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The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in-depth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evaluation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suspected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mitochondrial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disease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Molecular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Genetics</w:t>
      </w:r>
      <w:r>
        <w:rPr>
          <w:color w:val="333333"/>
          <w:spacing w:val="26"/>
          <w:w w:val="103"/>
        </w:rPr>
        <w:t> </w:t>
      </w:r>
      <w:r>
        <w:rPr>
          <w:color w:val="333333"/>
          <w:w w:val="105"/>
        </w:rPr>
        <w:t>and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Metabolism.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2008.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№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94(1).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16–37.</w:t>
      </w:r>
      <w:r>
        <w:rPr/>
      </w:r>
    </w:p>
    <w:p>
      <w:pPr>
        <w:pStyle w:val="BodyText"/>
        <w:spacing w:line="186" w:lineRule="auto"/>
        <w:ind w:right="248"/>
        <w:jc w:val="left"/>
      </w:pPr>
      <w:r>
        <w:rPr>
          <w:color w:val="333333"/>
          <w:w w:val="105"/>
        </w:rPr>
        <w:t>Elshaari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F.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Sheriff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D.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Agel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E.,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Alshaar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A.,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Muftah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Screening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for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Inborn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Errors</w:t>
      </w:r>
      <w:r>
        <w:rPr>
          <w:color w:val="333333"/>
          <w:spacing w:val="-9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Metabolism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//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International</w:t>
      </w:r>
      <w:r>
        <w:rPr>
          <w:color w:val="333333"/>
          <w:w w:val="103"/>
        </w:rPr>
        <w:t> </w:t>
      </w:r>
      <w:r>
        <w:rPr>
          <w:color w:val="333333"/>
          <w:w w:val="105"/>
        </w:rPr>
        <w:t>Journal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of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Biomedicine.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2013.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№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3(3).</w:t>
      </w:r>
      <w:r>
        <w:rPr>
          <w:color w:val="333333"/>
          <w:spacing w:val="-11"/>
          <w:w w:val="105"/>
        </w:rPr>
        <w:t> </w:t>
      </w:r>
      <w:r>
        <w:rPr>
          <w:color w:val="333333"/>
          <w:w w:val="105"/>
        </w:rPr>
        <w:t>—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Р.</w:t>
      </w:r>
      <w:r>
        <w:rPr>
          <w:color w:val="333333"/>
          <w:spacing w:val="-10"/>
          <w:w w:val="105"/>
        </w:rPr>
        <w:t> </w:t>
      </w:r>
      <w:r>
        <w:rPr>
          <w:color w:val="333333"/>
          <w:w w:val="105"/>
        </w:rPr>
        <w:t>211–214.</w:t>
      </w:r>
      <w:r>
        <w:rPr/>
      </w:r>
    </w:p>
    <w:sectPr>
      <w:pgSz w:w="11900" w:h="16840"/>
      <w:pgMar w:header="280" w:footer="253" w:top="480" w:bottom="440" w:left="360" w:right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Segoe UI">
    <w:altName w:val="Segoe UI"/>
    <w:charset w:val="CC"/>
    <w:family w:val="swiss"/>
    <w:pitch w:val="variable"/>
  </w:font>
  <w:font w:name="Segoe UI Semibold">
    <w:altName w:val="Segoe UI Semibold"/>
    <w:charset w:val="CC"/>
    <w:family w:val="swiss"/>
    <w:pitch w:val="variable"/>
  </w:font>
  <w:font w:name="Segoe UI Black">
    <w:altName w:val="Segoe UI Black"/>
    <w:charset w:val="CC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3pt;margin-top:818.271545pt;width:342.9pt;height:10pt;mso-position-horizontal-relative:page;mso-position-vertical-relative:page;z-index:-2607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765625pt;margin-top:818.271484pt;width:22.45pt;height:10pt;mso-position-horizontal-relative:page;mso-position-vertical-relative:page;z-index:-2607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3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3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3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32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2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27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2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1.871094pt;margin-top:818.271484pt;width:30.35pt;height:10pt;mso-position-horizontal-relative:page;mso-position-vertical-relative:page;z-index:-2602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pacing w:val="-2"/>
                    <w:sz w:val="16"/>
                  </w:rPr>
                  <w:t>100/115</w:t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2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0.871094pt;margin-top:818.271484pt;width:31.35pt;height:10pt;mso-position-horizontal-relative:page;mso-position-vertical-relative:page;z-index:-26017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1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1.46875pt;margin-top:818.271484pt;width:30.75pt;height:10pt;mso-position-horizontal-relative:page;mso-position-vertical-relative:page;z-index:-26012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110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7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6.324219pt;margin-top:818.271484pt;width:25.9pt;height:10pt;mso-position-horizontal-relative:page;mso-position-vertical-relative:page;z-index:-2607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pacing w:val="-2"/>
                    <w:sz w:val="16"/>
                  </w:rPr>
                  <w:t>10/115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6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65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6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60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5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56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5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51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4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46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4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41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342.9pt;height:10pt;mso-position-horizontal-relative:page;mso-position-vertical-relative:page;z-index:-2603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file:///D:/PycharmProjects/mail_request/new_geotar_parser/for_parse/ISBN9785423504175.html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5.324219pt;margin-top:818.271484pt;width:26.9pt;height:10pt;mso-position-horizontal-relative:page;mso-position-vertical-relative:page;z-index:-26036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pacing w:val="-2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  <w:r>
                  <w:rPr>
                    <w:rFonts w:ascii="Arial"/>
                    <w:spacing w:val="-2"/>
                    <w:sz w:val="16"/>
                  </w:rPr>
                  <w:t>/115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3pt;margin-top:15.021525pt;width:66.5pt;height:10pt;mso-position-horizontal-relative:page;mso-position-vertical-relative:page;z-index:-2608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27.03.2025,</w:t>
                </w:r>
                <w:r>
                  <w:rPr>
                    <w:rFonts w:ascii="Arial"/>
                    <w:spacing w:val="-1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13:59</w:t>
                </w:r>
              </w:p>
            </w:txbxContent>
          </v:textbox>
          <w10:wrap type="none"/>
        </v:shape>
      </w:pict>
    </w:r>
    <w:r>
      <w:rPr/>
      <w:pict>
        <v:shape style="position:absolute;margin-left:316.203125pt;margin-top:15.021525pt;width:57.25pt;height:10pt;mso-position-horizontal-relative:page;mso-position-vertical-relative:page;z-index:-2608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My</w:t>
                </w:r>
                <w:r>
                  <w:rPr>
                    <w:rFonts w:ascii="Arial"/>
                    <w:spacing w:val="-1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HTML</w:t>
                </w:r>
                <w:r>
                  <w:rPr>
                    <w:rFonts w:ascii="Arial"/>
                    <w:spacing w:val="-6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Page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2">
    <w:multiLevelType w:val="hybridMultilevel"/>
    <w:lvl w:ilvl="0">
      <w:start w:val="1"/>
      <w:numFmt w:val="bullet"/>
      <w:lvlText w:val="–"/>
      <w:lvlJc w:val="left"/>
      <w:pPr>
        <w:ind w:left="-6" w:hanging="152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385" w:hanging="15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77" w:hanging="1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168" w:hanging="1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560" w:hanging="1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951" w:hanging="1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343" w:hanging="1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735" w:hanging="1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126" w:hanging="152"/>
      </w:pPr>
      <w:rPr>
        <w:rFonts w:hint="default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9">
    <w:multiLevelType w:val="hybridMultilevel"/>
    <w:lvl w:ilvl="0">
      <w:start w:val="12"/>
      <w:numFmt w:val="upperLetter"/>
      <w:lvlText w:val="%1."/>
      <w:lvlJc w:val="left"/>
      <w:pPr>
        <w:ind w:left="210" w:hanging="189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decimal"/>
      <w:lvlText w:val="%2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2">
      <w:start w:val="1"/>
      <w:numFmt w:val="bullet"/>
      <w:lvlText w:val="•"/>
      <w:lvlJc w:val="left"/>
      <w:pPr>
        <w:ind w:left="1603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00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97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91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88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85" w:hanging="203"/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7">
    <w:multiLevelType w:val="hybridMultilevel"/>
    <w:lvl w:ilvl="0">
      <w:start w:val="1"/>
      <w:numFmt w:val="bullet"/>
      <w:lvlText w:val="—"/>
      <w:lvlJc w:val="left"/>
      <w:pPr>
        <w:ind w:left="210" w:hanging="250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306" w:hanging="25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03" w:hanging="25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00" w:hanging="25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97" w:hanging="25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94" w:hanging="25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91" w:hanging="25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88" w:hanging="25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85" w:hanging="250"/>
      </w:pPr>
      <w:rPr>
        <w:rFonts w:hint="default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210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306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03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00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97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94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91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88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85" w:hanging="203"/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9">
    <w:multiLevelType w:val="hybridMultilevel"/>
    <w:lvl w:ilvl="0">
      <w:start w:val="10"/>
      <w:numFmt w:val="upperLetter"/>
      <w:lvlText w:val="%1."/>
      <w:lvlJc w:val="left"/>
      <w:pPr>
        <w:ind w:left="210" w:hanging="167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decimal"/>
      <w:lvlText w:val="%2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2">
      <w:start w:val="1"/>
      <w:numFmt w:val="bullet"/>
      <w:lvlText w:val="•"/>
      <w:lvlJc w:val="left"/>
      <w:pPr>
        <w:ind w:left="1603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00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97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91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88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85" w:hanging="203"/>
      </w:pPr>
      <w:rPr>
        <w:rFonts w:hint="default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)"/>
      <w:lvlJc w:val="left"/>
      <w:pPr>
        <w:ind w:left="210" w:hanging="219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306" w:hanging="21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03" w:hanging="21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00" w:hanging="21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97" w:hanging="21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94" w:hanging="21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91" w:hanging="21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88" w:hanging="21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85" w:hanging="219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upperRoman"/>
      <w:lvlText w:val="%2."/>
      <w:lvlJc w:val="left"/>
      <w:pPr>
        <w:ind w:left="358" w:hanging="149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2">
      <w:start w:val="1"/>
      <w:numFmt w:val="decimal"/>
      <w:lvlText w:val="%3."/>
      <w:lvlJc w:val="left"/>
      <w:pPr>
        <w:ind w:left="412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3">
      <w:start w:val="1"/>
      <w:numFmt w:val="bullet"/>
      <w:lvlText w:val="•"/>
      <w:lvlJc w:val="left"/>
      <w:pPr>
        <w:ind w:left="1757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03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49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95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41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87" w:hanging="203"/>
      </w:pPr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406" w:hanging="20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483" w:hanging="20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60" w:hanging="2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8" w:hanging="2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5" w:hanging="2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92" w:hanging="2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70" w:hanging="2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47" w:hanging="2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24" w:hanging="203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)"/>
      <w:lvlJc w:val="left"/>
      <w:pPr>
        <w:ind w:left="482" w:hanging="273"/>
        <w:jc w:val="left"/>
      </w:pPr>
      <w:rPr>
        <w:rFonts w:hint="default" w:ascii="Segoe UI" w:hAnsi="Segoe UI" w:eastAsia="Segoe UI"/>
        <w:color w:val="333333"/>
        <w:w w:val="103"/>
        <w:sz w:val="19"/>
        <w:szCs w:val="19"/>
      </w:rPr>
    </w:lvl>
    <w:lvl w:ilvl="1">
      <w:start w:val="1"/>
      <w:numFmt w:val="bullet"/>
      <w:lvlText w:val="•"/>
      <w:lvlJc w:val="left"/>
      <w:pPr>
        <w:ind w:left="1552" w:hanging="27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21" w:hanging="27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91" w:hanging="27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61" w:hanging="27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30" w:hanging="27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00" w:hanging="27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0" w:hanging="27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39" w:hanging="273"/>
      </w:pPr>
      <w:rPr>
        <w:rFonts w:hint="default"/>
      </w:rPr>
    </w:lvl>
  </w:abstractNum>
  <w:abstractNum w:abstractNumId="0">
    <w:multiLevelType w:val="hybridMultilevel"/>
    <w:lvl w:ilvl="0">
      <w:start w:val="2"/>
      <w:numFmt w:val="decimal"/>
      <w:lvlText w:val="%1"/>
      <w:lvlJc w:val="left"/>
      <w:pPr>
        <w:ind w:left="210" w:hanging="142"/>
        <w:jc w:val="left"/>
      </w:pPr>
      <w:rPr>
        <w:rFonts w:hint="default" w:ascii="Segoe UI" w:hAnsi="Segoe UI" w:eastAsia="Segoe UI"/>
        <w:color w:val="333333"/>
        <w:w w:val="102"/>
        <w:position w:val="8"/>
        <w:sz w:val="16"/>
        <w:szCs w:val="16"/>
      </w:rPr>
    </w:lvl>
    <w:lvl w:ilvl="1">
      <w:start w:val="1"/>
      <w:numFmt w:val="bullet"/>
      <w:lvlText w:val="•"/>
      <w:lvlJc w:val="left"/>
      <w:pPr>
        <w:ind w:left="1306" w:hanging="14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403" w:hanging="14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00" w:hanging="14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97" w:hanging="1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94" w:hanging="1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91" w:hanging="1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88" w:hanging="1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85" w:hanging="142"/>
      </w:pPr>
      <w:rPr>
        <w:rFonts w:hint="default"/>
      </w:rPr>
    </w:lvl>
  </w:abstract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209"/>
    </w:pPr>
    <w:rPr>
      <w:rFonts w:ascii="Segoe UI" w:hAnsi="Segoe UI" w:eastAsia="Segoe UI"/>
      <w:sz w:val="19"/>
      <w:szCs w:val="19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jpeg"/><Relationship Id="rId8" Type="http://schemas.openxmlformats.org/officeDocument/2006/relationships/footer" Target="footer2.xml"/><Relationship Id="rId9" Type="http://schemas.openxmlformats.org/officeDocument/2006/relationships/footer" Target="footer3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footer" Target="footer4.xml"/><Relationship Id="rId15" Type="http://schemas.openxmlformats.org/officeDocument/2006/relationships/image" Target="media/image6.png"/><Relationship Id="rId16" Type="http://schemas.openxmlformats.org/officeDocument/2006/relationships/image" Target="media/image7.png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hyperlink" Target="http://www.mitomap.org/bin/view.pl/MITOMAP/MutationsLHON" TargetMode="External"/><Relationship Id="rId20" Type="http://schemas.openxmlformats.org/officeDocument/2006/relationships/footer" Target="footer5.xml"/><Relationship Id="rId21" Type="http://schemas.openxmlformats.org/officeDocument/2006/relationships/image" Target="media/image10.png"/><Relationship Id="rId22" Type="http://schemas.openxmlformats.org/officeDocument/2006/relationships/image" Target="media/image11.jpeg"/><Relationship Id="rId23" Type="http://schemas.openxmlformats.org/officeDocument/2006/relationships/image" Target="media/image12.png"/><Relationship Id="rId24" Type="http://schemas.openxmlformats.org/officeDocument/2006/relationships/footer" Target="footer6.xml"/><Relationship Id="rId25" Type="http://schemas.openxmlformats.org/officeDocument/2006/relationships/image" Target="media/image13.jpeg"/><Relationship Id="rId26" Type="http://schemas.openxmlformats.org/officeDocument/2006/relationships/image" Target="media/image14.png"/><Relationship Id="rId27" Type="http://schemas.openxmlformats.org/officeDocument/2006/relationships/image" Target="media/image15.png"/><Relationship Id="rId28" Type="http://schemas.openxmlformats.org/officeDocument/2006/relationships/image" Target="media/image16.png"/><Relationship Id="rId29" Type="http://schemas.openxmlformats.org/officeDocument/2006/relationships/footer" Target="footer7.xml"/><Relationship Id="rId30" Type="http://schemas.openxmlformats.org/officeDocument/2006/relationships/image" Target="media/image17.png"/><Relationship Id="rId31" Type="http://schemas.openxmlformats.org/officeDocument/2006/relationships/image" Target="media/image18.png"/><Relationship Id="rId32" Type="http://schemas.openxmlformats.org/officeDocument/2006/relationships/image" Target="media/image19.png"/><Relationship Id="rId33" Type="http://schemas.openxmlformats.org/officeDocument/2006/relationships/image" Target="media/image20.png"/><Relationship Id="rId34" Type="http://schemas.openxmlformats.org/officeDocument/2006/relationships/image" Target="media/image21.png"/><Relationship Id="rId35" Type="http://schemas.openxmlformats.org/officeDocument/2006/relationships/image" Target="media/image22.png"/><Relationship Id="rId36" Type="http://schemas.openxmlformats.org/officeDocument/2006/relationships/image" Target="media/image23.png"/><Relationship Id="rId37" Type="http://schemas.openxmlformats.org/officeDocument/2006/relationships/image" Target="media/image24.png"/><Relationship Id="rId38" Type="http://schemas.openxmlformats.org/officeDocument/2006/relationships/image" Target="media/image25.png"/><Relationship Id="rId39" Type="http://schemas.openxmlformats.org/officeDocument/2006/relationships/footer" Target="footer8.xml"/><Relationship Id="rId40" Type="http://schemas.openxmlformats.org/officeDocument/2006/relationships/image" Target="media/image26.png"/><Relationship Id="rId41" Type="http://schemas.openxmlformats.org/officeDocument/2006/relationships/image" Target="media/image27.png"/><Relationship Id="rId42" Type="http://schemas.openxmlformats.org/officeDocument/2006/relationships/image" Target="media/image28.png"/><Relationship Id="rId43" Type="http://schemas.openxmlformats.org/officeDocument/2006/relationships/image" Target="media/image29.jpeg"/><Relationship Id="rId44" Type="http://schemas.openxmlformats.org/officeDocument/2006/relationships/image" Target="media/image30.jpeg"/><Relationship Id="rId45" Type="http://schemas.openxmlformats.org/officeDocument/2006/relationships/image" Target="media/image31.png"/><Relationship Id="rId46" Type="http://schemas.openxmlformats.org/officeDocument/2006/relationships/image" Target="media/image32.png"/><Relationship Id="rId47" Type="http://schemas.openxmlformats.org/officeDocument/2006/relationships/hyperlink" Target="http://www.NPC-SI.ru/" TargetMode="External"/><Relationship Id="rId48" Type="http://schemas.openxmlformats.org/officeDocument/2006/relationships/image" Target="media/image33.png"/><Relationship Id="rId49" Type="http://schemas.openxmlformats.org/officeDocument/2006/relationships/footer" Target="footer9.xml"/><Relationship Id="rId50" Type="http://schemas.openxmlformats.org/officeDocument/2006/relationships/image" Target="media/image34.jpeg"/><Relationship Id="rId51" Type="http://schemas.openxmlformats.org/officeDocument/2006/relationships/footer" Target="footer10.xml"/><Relationship Id="rId52" Type="http://schemas.openxmlformats.org/officeDocument/2006/relationships/image" Target="media/image35.png"/><Relationship Id="rId53" Type="http://schemas.openxmlformats.org/officeDocument/2006/relationships/image" Target="media/image36.png"/><Relationship Id="rId54" Type="http://schemas.openxmlformats.org/officeDocument/2006/relationships/image" Target="media/image37.png"/><Relationship Id="rId55" Type="http://schemas.openxmlformats.org/officeDocument/2006/relationships/image" Target="media/image38.jpeg"/><Relationship Id="rId56" Type="http://schemas.openxmlformats.org/officeDocument/2006/relationships/footer" Target="footer11.xml"/><Relationship Id="rId57" Type="http://schemas.openxmlformats.org/officeDocument/2006/relationships/image" Target="media/image39.jpeg"/><Relationship Id="rId58" Type="http://schemas.openxmlformats.org/officeDocument/2006/relationships/image" Target="media/image40.png"/><Relationship Id="rId59" Type="http://schemas.openxmlformats.org/officeDocument/2006/relationships/image" Target="media/image41.png"/><Relationship Id="rId60" Type="http://schemas.openxmlformats.org/officeDocument/2006/relationships/image" Target="media/image42.jpeg"/><Relationship Id="rId61" Type="http://schemas.openxmlformats.org/officeDocument/2006/relationships/image" Target="media/image43.png"/><Relationship Id="rId62" Type="http://schemas.openxmlformats.org/officeDocument/2006/relationships/footer" Target="footer12.xml"/><Relationship Id="rId63" Type="http://schemas.openxmlformats.org/officeDocument/2006/relationships/image" Target="media/image44.png"/><Relationship Id="rId64" Type="http://schemas.openxmlformats.org/officeDocument/2006/relationships/image" Target="media/image45.jpeg"/><Relationship Id="rId65" Type="http://schemas.openxmlformats.org/officeDocument/2006/relationships/footer" Target="footer13.xml"/><Relationship Id="rId66" Type="http://schemas.openxmlformats.org/officeDocument/2006/relationships/image" Target="media/image46.png"/><Relationship Id="rId67" Type="http://schemas.openxmlformats.org/officeDocument/2006/relationships/image" Target="media/image47.png"/><Relationship Id="rId68" Type="http://schemas.openxmlformats.org/officeDocument/2006/relationships/image" Target="media/image48.png"/><Relationship Id="rId69" Type="http://schemas.openxmlformats.org/officeDocument/2006/relationships/image" Target="media/image49.png"/><Relationship Id="rId70" Type="http://schemas.openxmlformats.org/officeDocument/2006/relationships/image" Target="media/image50.jpeg"/><Relationship Id="rId71" Type="http://schemas.openxmlformats.org/officeDocument/2006/relationships/image" Target="media/image51.png"/><Relationship Id="rId72" Type="http://schemas.openxmlformats.org/officeDocument/2006/relationships/image" Target="media/image52.png"/><Relationship Id="rId73" Type="http://schemas.openxmlformats.org/officeDocument/2006/relationships/image" Target="media/image53.png"/><Relationship Id="rId74" Type="http://schemas.openxmlformats.org/officeDocument/2006/relationships/footer" Target="footer14.xml"/><Relationship Id="rId75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 HTML Page</dc:title>
  <dcterms:created xsi:type="dcterms:W3CDTF">2025-03-27T14:10:45Z</dcterms:created>
  <dcterms:modified xsi:type="dcterms:W3CDTF">2025-03-27T14:10:45Z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2025-03-27T00:00:00Z</vt:filetime>
  </property>
  <property fmtid="{D5CDD505-2E9C-101B-9397-08002B2CF9AE}" pid="3" name="LastSaved">
    <vt:filetime>2025-03-27T00:00:00Z</vt:filetime>
  </property>
</Properties>
</file>